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FEEA2" w14:textId="28AD9466" w:rsidR="005B3848" w:rsidRPr="00143DF7" w:rsidRDefault="005B3848" w:rsidP="005B3848">
      <w:pPr>
        <w:pStyle w:val="Naslov2"/>
        <w:spacing w:after="360"/>
        <w:ind w:left="0" w:firstLine="0"/>
        <w:jc w:val="left"/>
        <w:rPr>
          <w:sz w:val="28"/>
          <w:szCs w:val="28"/>
        </w:rPr>
      </w:pPr>
      <w:r w:rsidRPr="00143DF7">
        <w:rPr>
          <w:sz w:val="28"/>
          <w:szCs w:val="28"/>
        </w:rPr>
        <w:br/>
      </w:r>
      <w:r w:rsidR="00FE104C" w:rsidRPr="00143DF7">
        <w:rPr>
          <w:sz w:val="28"/>
          <w:szCs w:val="28"/>
        </w:rPr>
        <w:t>NASLOVNA STRAN PROJEKTNE DOKUMENTACIJE</w:t>
      </w:r>
    </w:p>
    <w:tbl>
      <w:tblPr>
        <w:tblStyle w:val="Tabelamrea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640"/>
      </w:tblGrid>
      <w:tr w:rsidR="0077705B" w:rsidRPr="00143DF7" w14:paraId="161AC36C" w14:textId="77777777" w:rsidTr="006C5809">
        <w:trPr>
          <w:cantSplit/>
          <w:trHeight w:val="255"/>
        </w:trPr>
        <w:tc>
          <w:tcPr>
            <w:tcW w:w="9640" w:type="dxa"/>
          </w:tcPr>
          <w:tbl>
            <w:tblPr>
              <w:tblStyle w:val="Tabelamrea"/>
              <w:tblW w:w="0" w:type="auto"/>
              <w:tblBorders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77705B" w:rsidRPr="00143DF7" w14:paraId="0F15850E" w14:textId="77777777" w:rsidTr="006C5809">
              <w:trPr>
                <w:cantSplit/>
                <w:trHeight w:val="255"/>
                <w:tblHeader/>
              </w:trPr>
              <w:tc>
                <w:tcPr>
                  <w:tcW w:w="9414" w:type="dxa"/>
                </w:tcPr>
                <w:p w14:paraId="7B127B6A" w14:textId="3AFEDACC" w:rsidR="0077705B" w:rsidRPr="00143DF7" w:rsidRDefault="00427C3A" w:rsidP="005C2CB8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bookmarkStart w:id="0" w:name="_Hlk518985799"/>
                  <w:r w:rsidRPr="00427C3A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INVESTITOR</w:t>
                  </w:r>
                </w:p>
              </w:tc>
            </w:tr>
          </w:tbl>
          <w:p w14:paraId="479E11B9" w14:textId="77777777" w:rsidR="0077705B" w:rsidRPr="00143DF7" w:rsidRDefault="0077705B" w:rsidP="005C2CB8"/>
        </w:tc>
      </w:tr>
      <w:tr w:rsidR="0077705B" w:rsidRPr="00143DF7" w14:paraId="265E3189" w14:textId="77777777" w:rsidTr="005B2096">
        <w:trPr>
          <w:cantSplit/>
          <w:trHeight w:val="284"/>
        </w:trPr>
        <w:tc>
          <w:tcPr>
            <w:tcW w:w="9640" w:type="dxa"/>
          </w:tcPr>
          <w:tbl>
            <w:tblPr>
              <w:tblW w:w="9356" w:type="dxa"/>
              <w:tblBorders>
                <w:top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5B2096" w:rsidRPr="00143DF7" w14:paraId="0D222C26" w14:textId="77777777" w:rsidTr="00E85CC9">
              <w:trPr>
                <w:trHeight w:val="255"/>
              </w:trPr>
              <w:tc>
                <w:tcPr>
                  <w:tcW w:w="4678" w:type="dxa"/>
                  <w:noWrap/>
                </w:tcPr>
                <w:p w14:paraId="2D695C8C" w14:textId="41B3EB52" w:rsidR="005B2096" w:rsidRPr="00143DF7" w:rsidRDefault="005B2096" w:rsidP="005C2CB8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INVESTITOR </w:t>
                  </w:r>
                  <w:r w:rsidR="00975E6D" w:rsidRPr="00975E6D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1</w:t>
                  </w:r>
                </w:p>
              </w:tc>
              <w:tc>
                <w:tcPr>
                  <w:tcW w:w="4678" w:type="dxa"/>
                </w:tcPr>
                <w:p w14:paraId="3E1029D9" w14:textId="77777777" w:rsidR="005B2096" w:rsidRPr="006C5809" w:rsidRDefault="005B2096" w:rsidP="005C2CB8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5B2096" w:rsidRPr="00143DF7" w14:paraId="4135C81A" w14:textId="77777777" w:rsidTr="0007585D">
              <w:trPr>
                <w:trHeight w:val="255"/>
              </w:trPr>
              <w:tc>
                <w:tcPr>
                  <w:tcW w:w="4678" w:type="dxa"/>
                  <w:noWrap/>
                </w:tcPr>
                <w:p w14:paraId="57F2CF60" w14:textId="405EDCDF" w:rsidR="005B2096" w:rsidRPr="00143DF7" w:rsidRDefault="00427C3A" w:rsidP="005B2096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427C3A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ime in priimek ali naziv družbe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190A74F6" w14:textId="77777777" w:rsidR="005B2096" w:rsidRPr="006C5809" w:rsidRDefault="005B2096" w:rsidP="005C2CB8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UNIVERZA V LJUBLJANI</w:t>
                  </w:r>
                </w:p>
              </w:tc>
            </w:tr>
            <w:tr w:rsidR="005B2096" w:rsidRPr="00143DF7" w14:paraId="676810DF" w14:textId="77777777" w:rsidTr="0007585D">
              <w:trPr>
                <w:trHeight w:val="255"/>
              </w:trPr>
              <w:tc>
                <w:tcPr>
                  <w:tcW w:w="4678" w:type="dxa"/>
                  <w:noWrap/>
                </w:tcPr>
                <w:p w14:paraId="095B505F" w14:textId="2858D2DF" w:rsidR="005B2096" w:rsidRPr="00143DF7" w:rsidRDefault="005B2096" w:rsidP="005B2096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naslov ali poslovni naslov družbe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0F2707EF" w14:textId="009B63EF" w:rsidR="005B2096" w:rsidRPr="006C5809" w:rsidRDefault="005B2096" w:rsidP="005C2CB8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Kongresni trg 12,1000 LJUBLJANA</w:t>
                  </w:r>
                </w:p>
              </w:tc>
            </w:tr>
          </w:tbl>
          <w:p w14:paraId="67E71003" w14:textId="77777777" w:rsidR="0077705B" w:rsidRPr="00143DF7" w:rsidRDefault="0077705B" w:rsidP="005C2CB8"/>
        </w:tc>
      </w:tr>
    </w:tbl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4678"/>
      </w:tblGrid>
      <w:tr w:rsidR="00255686" w:rsidRPr="00143DF7" w14:paraId="224AB9AD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bookmarkEnd w:id="0"/>
          <w:p w14:paraId="069F2492" w14:textId="59B4DF4D" w:rsidR="00255686" w:rsidRPr="006C5809" w:rsidRDefault="00255686" w:rsidP="00474914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GRADNJI </w:t>
            </w:r>
          </w:p>
        </w:tc>
      </w:tr>
      <w:tr w:rsidR="005B2096" w:rsidRPr="00143DF7" w14:paraId="4975A5F7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455097A" w14:textId="00918B4D" w:rsidR="005B2096" w:rsidRPr="006C5809" w:rsidRDefault="005B2096" w:rsidP="005B209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naziv gradnje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D59649C" w14:textId="1A29B4EB" w:rsidR="00E2106E" w:rsidRPr="006C5809" w:rsidRDefault="005B2096" w:rsidP="00474914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Fakulteta za strojništvo</w:t>
            </w:r>
          </w:p>
        </w:tc>
      </w:tr>
      <w:tr w:rsidR="003C47D4" w:rsidRPr="00143DF7" w14:paraId="0357E389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EAE5FF" w14:textId="19050D44" w:rsidR="003C47D4" w:rsidRPr="006C5809" w:rsidRDefault="001575FF" w:rsidP="003C47D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VRSTE GRADNJE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6865362" w14:textId="4932252E" w:rsidR="003C47D4" w:rsidRPr="00FF1BD3" w:rsidRDefault="003C47D4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="00255B21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Potrditev1"/>
            <w:r w:rsidR="00255B21">
              <w:rPr>
                <w:sz w:val="16"/>
                <w:szCs w:val="16"/>
              </w:rPr>
              <w:instrText xml:space="preserve"> FORMCHECKBOX </w:instrText>
            </w:r>
            <w:r w:rsidR="00255B21">
              <w:rPr>
                <w:sz w:val="16"/>
                <w:szCs w:val="16"/>
              </w:rPr>
            </w:r>
            <w:r w:rsidR="00255B21">
              <w:rPr>
                <w:sz w:val="16"/>
                <w:szCs w:val="16"/>
              </w:rPr>
              <w:fldChar w:fldCharType="separate"/>
            </w:r>
            <w:r w:rsidR="00255B21">
              <w:rPr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9B816" w14:textId="743C5669" w:rsidR="003C47D4" w:rsidRPr="006C5809" w:rsidRDefault="00FE104C" w:rsidP="003C47D4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NOVOGRADNJA - NOVOZGRAJEN OBJEKT</w:t>
            </w:r>
          </w:p>
        </w:tc>
      </w:tr>
      <w:tr w:rsidR="003C47D4" w:rsidRPr="00143DF7" w14:paraId="48E3F213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C0B371" w14:textId="77777777" w:rsidR="003C47D4" w:rsidRPr="006C5809" w:rsidRDefault="003C47D4" w:rsidP="003C47D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4B0EA7D" w14:textId="77777777" w:rsidR="003C47D4" w:rsidRPr="00FF1BD3" w:rsidRDefault="003C47D4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0A197" w14:textId="0540B047" w:rsidR="003C47D4" w:rsidRPr="006C5809" w:rsidRDefault="00FE104C" w:rsidP="003C47D4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NOVOGRADNJA - PRIZIDAVA</w:t>
            </w:r>
          </w:p>
        </w:tc>
      </w:tr>
      <w:tr w:rsidR="00780AA6" w:rsidRPr="00143DF7" w14:paraId="6940CC15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CAA308" w14:textId="77777777" w:rsidR="00780AA6" w:rsidRPr="006C5809" w:rsidRDefault="00780AA6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2" w:name="_Hlk521480909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DD6BD5" w14:textId="77777777" w:rsidR="00780AA6" w:rsidRPr="00FF1BD3" w:rsidRDefault="00780AA6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EA304" w14:textId="3AC24089" w:rsidR="00780AA6" w:rsidRPr="006C5809" w:rsidRDefault="00FE104C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REKONSTRUKCIJA</w:t>
            </w:r>
          </w:p>
        </w:tc>
      </w:tr>
      <w:tr w:rsidR="00780AA6" w:rsidRPr="00143DF7" w14:paraId="36DEEE59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5E23697" w14:textId="77777777" w:rsidR="00780AA6" w:rsidRPr="006C5809" w:rsidRDefault="00780AA6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3" w:name="_Hlk521480922"/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552D74" w14:textId="77777777" w:rsidR="00780AA6" w:rsidRPr="00FF1BD3" w:rsidRDefault="00780AA6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D7284" w14:textId="52595C56" w:rsidR="00780AA6" w:rsidRPr="006C5809" w:rsidRDefault="00FE104C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SPREMEMBA NAMEMBNOSTI</w:t>
            </w:r>
          </w:p>
        </w:tc>
      </w:tr>
      <w:tr w:rsidR="00780AA6" w:rsidRPr="00143DF7" w14:paraId="58A52AA9" w14:textId="77777777" w:rsidTr="00937B17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6AA640" w14:textId="77777777" w:rsidR="00780AA6" w:rsidRPr="006C5809" w:rsidRDefault="00780AA6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4" w:name="_Hlk521480932"/>
            <w:bookmarkEnd w:id="3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789788" w14:textId="77777777" w:rsidR="00780AA6" w:rsidRPr="00FF1BD3" w:rsidRDefault="00780AA6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9EB50" w14:textId="678DC346" w:rsidR="00780AA6" w:rsidRPr="006C5809" w:rsidRDefault="00FE104C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ODSTRANITEV CELOTNEGA OBJEKTA</w:t>
            </w:r>
          </w:p>
        </w:tc>
      </w:tr>
      <w:tr w:rsidR="00FE104C" w:rsidRPr="00143DF7" w14:paraId="6542035E" w14:textId="77777777" w:rsidTr="00421EEB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26E130" w14:textId="77777777" w:rsidR="00FE104C" w:rsidRPr="006C5809" w:rsidRDefault="00FE104C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99A62F" w14:textId="4CA5D246" w:rsidR="00FE104C" w:rsidRPr="00FF1BD3" w:rsidRDefault="00FE104C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93850" w14:textId="122AED6E" w:rsidR="00FE104C" w:rsidRPr="006C5809" w:rsidRDefault="00FE104C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LEGALIZACIJA</w:t>
            </w:r>
          </w:p>
        </w:tc>
      </w:tr>
      <w:tr w:rsidR="00FE104C" w:rsidRPr="00143DF7" w14:paraId="63111233" w14:textId="77777777" w:rsidTr="00421EEB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7DAC153" w14:textId="77777777" w:rsidR="00FE104C" w:rsidRPr="006C5809" w:rsidRDefault="00FE104C" w:rsidP="00C5793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E373876" w14:textId="026E282C" w:rsidR="00FE104C" w:rsidRPr="00FF1BD3" w:rsidRDefault="00FE104C" w:rsidP="00FF1BD3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DE041" w14:textId="0CF241CB" w:rsidR="00FE104C" w:rsidRPr="006C5809" w:rsidRDefault="00FE104C" w:rsidP="00C5793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MANJŠA REKONSTRUKCIJA</w:t>
            </w:r>
          </w:p>
        </w:tc>
      </w:tr>
      <w:tr w:rsidR="00421EEB" w:rsidRPr="00143DF7" w14:paraId="0B034531" w14:textId="77777777" w:rsidTr="00561A4A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B9AFFE3" w14:textId="77777777" w:rsidR="00421EEB" w:rsidRPr="006C5809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575566" w14:textId="77777777" w:rsidR="00421EEB" w:rsidRPr="00FF1BD3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3EACB" w14:textId="77777777" w:rsidR="00421EEB" w:rsidRPr="006C5809" w:rsidRDefault="00421EEB" w:rsidP="00561A4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VZDRŽEVANJE OBJEKTA</w:t>
            </w:r>
          </w:p>
        </w:tc>
      </w:tr>
      <w:tr w:rsidR="00421EEB" w:rsidRPr="00143DF7" w14:paraId="69742E59" w14:textId="77777777" w:rsidTr="00561A4A">
        <w:trPr>
          <w:trHeight w:val="255"/>
        </w:trPr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17821B4E" w14:textId="77777777" w:rsidR="00421EEB" w:rsidRPr="006C5809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755E4325" w14:textId="77777777" w:rsidR="00421EEB" w:rsidRPr="00FF1BD3" w:rsidRDefault="00421EEB" w:rsidP="00561A4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FF1BD3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  <w:r w:rsidRPr="00FF1BD3">
              <w:rPr>
                <w:sz w:val="16"/>
                <w:szCs w:val="16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D3">
              <w:rPr>
                <w:sz w:val="16"/>
                <w:szCs w:val="16"/>
              </w:rPr>
              <w:instrText xml:space="preserve"> FORMCHECKBOX </w:instrText>
            </w:r>
            <w:r w:rsidRPr="00FF1BD3">
              <w:rPr>
                <w:sz w:val="16"/>
                <w:szCs w:val="16"/>
              </w:rPr>
            </w:r>
            <w:r w:rsidRPr="00FF1BD3">
              <w:rPr>
                <w:sz w:val="16"/>
                <w:szCs w:val="16"/>
              </w:rPr>
              <w:fldChar w:fldCharType="separate"/>
            </w:r>
            <w:r w:rsidRPr="00FF1BD3">
              <w:rPr>
                <w:sz w:val="16"/>
                <w:szCs w:val="16"/>
              </w:rPr>
              <w:fldChar w:fldCharType="end"/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3C42CB0B" w14:textId="6BF90864" w:rsidR="00421EEB" w:rsidRPr="006C5809" w:rsidRDefault="0032027D" w:rsidP="00561A4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2027D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VZDRŽEVALNA DELA V JAVNO KORIST</w:t>
            </w:r>
          </w:p>
        </w:tc>
      </w:tr>
      <w:bookmarkEnd w:id="4"/>
      <w:tr w:rsidR="00255686" w:rsidRPr="00143DF7" w14:paraId="0BF8F826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FDDC4B" w14:textId="77777777" w:rsidR="00255686" w:rsidRPr="006C5809" w:rsidRDefault="00255686" w:rsidP="0016493C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PROJEKTNI DOKUMENTACIJI </w:t>
            </w:r>
          </w:p>
        </w:tc>
      </w:tr>
      <w:tr w:rsidR="0043712F" w:rsidRPr="00143DF7" w14:paraId="4CE2D9EF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AE0D31C" w14:textId="3CBE6169" w:rsidR="0043712F" w:rsidRPr="006C5809" w:rsidRDefault="0043712F" w:rsidP="0043712F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vrsta dokumentacije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E0FBD6D" w14:textId="5A987D01" w:rsidR="0043712F" w:rsidRPr="006C5809" w:rsidRDefault="0036290F" w:rsidP="0002178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Dokumentacija za razpis (DZR)</w:t>
            </w:r>
          </w:p>
        </w:tc>
      </w:tr>
      <w:tr w:rsidR="0043712F" w:rsidRPr="00143DF7" w14:paraId="3069A5EE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0B5812" w14:textId="1D50EF0E" w:rsidR="0043712F" w:rsidRPr="006C5809" w:rsidRDefault="0043712F" w:rsidP="0043712F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številka projekta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D3E770B" w14:textId="21EA7ABC" w:rsidR="0043712F" w:rsidRPr="006C5809" w:rsidRDefault="0043712F" w:rsidP="005B209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362-19</w:t>
            </w:r>
          </w:p>
        </w:tc>
      </w:tr>
      <w:tr w:rsidR="00EB258F" w:rsidRPr="00143DF7" w14:paraId="05AD24D4" w14:textId="77777777" w:rsidTr="00072FA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6E62011" w14:textId="77777777" w:rsidR="00EB258F" w:rsidRPr="006C5809" w:rsidRDefault="00EB258F" w:rsidP="00072FA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strokovno področje načrta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691885" w14:textId="77777777" w:rsidR="00EB258F" w:rsidRPr="009E4D34" w:rsidRDefault="00EB258F" w:rsidP="00072FA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BDE9954" w14:textId="77777777" w:rsidR="00EB258F" w:rsidRPr="006C5809" w:rsidRDefault="00EB258F" w:rsidP="00072FA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ZBIRNI NAČRT</w:t>
            </w:r>
          </w:p>
        </w:tc>
      </w:tr>
      <w:tr w:rsidR="00674D2C" w:rsidRPr="00143DF7" w14:paraId="37708A08" w14:textId="77777777" w:rsidTr="008A3017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1BB9E5FF" w14:textId="77777777" w:rsidR="00674D2C" w:rsidRPr="006C5809" w:rsidRDefault="00674D2C" w:rsidP="008A3017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naziv načrta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934E3" w14:textId="77777777" w:rsidR="00674D2C" w:rsidRPr="009E4D34" w:rsidRDefault="00674D2C" w:rsidP="008A3017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D2ECCB7" w14:textId="0BE92643" w:rsidR="00674D2C" w:rsidRPr="006C5809" w:rsidRDefault="00674D2C" w:rsidP="00F67D7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Zbirni načrt iz področja vseh strok</w:t>
            </w:r>
            <w:r w:rsidR="00C6224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/ </w:t>
            </w:r>
            <w:r w:rsidR="00734B5D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Brez notranje, pohištvene, laboratorijske in kuhinjske opreme</w:t>
            </w:r>
          </w:p>
        </w:tc>
      </w:tr>
      <w:tr w:rsidR="00674D2C" w:rsidRPr="00143DF7" w14:paraId="752CE583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CB729F" w14:textId="405B712F" w:rsidR="00674D2C" w:rsidRPr="006C5809" w:rsidRDefault="00674D2C" w:rsidP="00674D2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številka načrta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5F939D7" w14:textId="3429CC06" w:rsidR="00674D2C" w:rsidRPr="006C5809" w:rsidRDefault="00335614" w:rsidP="00674D2C">
            <w:pPr>
              <w:keepNext/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</w:tr>
      <w:tr w:rsidR="0043712F" w:rsidRPr="00143DF7" w14:paraId="5DB1362A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D5E717A" w14:textId="21FE9A22" w:rsidR="0043712F" w:rsidRPr="006C5809" w:rsidRDefault="0043712F" w:rsidP="0047491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datum izdelave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B343A66" w14:textId="22BCEF1B" w:rsidR="0043712F" w:rsidRPr="006C5809" w:rsidRDefault="00C62245" w:rsidP="00474914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maj 2026</w:t>
            </w:r>
          </w:p>
        </w:tc>
      </w:tr>
      <w:tr w:rsidR="0043712F" w:rsidRPr="00143DF7" w14:paraId="571810E9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14:paraId="4DA70E38" w14:textId="33FC3D26" w:rsidR="0043712F" w:rsidRPr="006C5809" w:rsidRDefault="0043712F" w:rsidP="0043712F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datum spremembe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</w:tcPr>
          <w:p w14:paraId="1CD94AD2" w14:textId="265AE18A" w:rsidR="0043712F" w:rsidRPr="006C5809" w:rsidRDefault="0043712F" w:rsidP="00474914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/</w:t>
            </w:r>
          </w:p>
        </w:tc>
      </w:tr>
      <w:tr w:rsidR="00255686" w:rsidRPr="00143DF7" w14:paraId="2AAA6F2D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14DA471" w14:textId="77777777" w:rsidR="00255686" w:rsidRPr="006C5809" w:rsidRDefault="00255686" w:rsidP="0057685C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PROJEKTANTU</w:t>
            </w:r>
          </w:p>
        </w:tc>
      </w:tr>
      <w:tr w:rsidR="00C53980" w:rsidRPr="00143DF7" w14:paraId="409726E0" w14:textId="77777777" w:rsidTr="00C8608E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64BD35" w14:textId="7A7C9ECC" w:rsidR="00C53980" w:rsidRPr="006C5809" w:rsidRDefault="00C53980" w:rsidP="00C53980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projektant (naziv družbe)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8BB9D88" w14:textId="1063367B" w:rsidR="00C53980" w:rsidRPr="006C5809" w:rsidRDefault="00C53980" w:rsidP="00C53980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IBE d.d. / SADAR + VUGA d.o.o.</w:t>
            </w:r>
          </w:p>
        </w:tc>
      </w:tr>
      <w:tr w:rsidR="00C53980" w:rsidRPr="00143DF7" w14:paraId="215EAD7B" w14:textId="77777777" w:rsidTr="00C8608E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2A8034" w14:textId="73391571" w:rsidR="00C53980" w:rsidRPr="006C5809" w:rsidRDefault="00C53980" w:rsidP="00C53980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naslov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D84F959" w14:textId="7D67FD16" w:rsidR="00C53980" w:rsidRPr="006C5809" w:rsidRDefault="00C53980" w:rsidP="00C53980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Hajdrihova ul. 4, 1000 Ljubljana / Wolfova ul. 1, 1000 Ljubljana</w:t>
            </w:r>
          </w:p>
        </w:tc>
      </w:tr>
      <w:tr w:rsidR="00C53980" w:rsidRPr="00143DF7" w14:paraId="7546F262" w14:textId="77777777" w:rsidTr="00C8608E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CBBB0C8" w14:textId="77777777" w:rsidR="00C53980" w:rsidRPr="006C5809" w:rsidRDefault="00C53980" w:rsidP="00C53980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odgovorna oseba projektanta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779C352" w14:textId="59B6BC7F" w:rsidR="00C53980" w:rsidRPr="006C5809" w:rsidRDefault="00C53980" w:rsidP="00C53980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dr. Franc Sinur / Jurij Sadar, univ. dipl. inž. arh.</w:t>
            </w:r>
          </w:p>
        </w:tc>
      </w:tr>
      <w:tr w:rsidR="00EB78EC" w:rsidRPr="00143DF7" w14:paraId="6A8513FA" w14:textId="77777777" w:rsidTr="0007585D">
        <w:trPr>
          <w:trHeight w:val="1021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D6A298" w14:textId="522B99CE" w:rsidR="00FA32A0" w:rsidRPr="006C5809" w:rsidRDefault="00EB78EC" w:rsidP="003D1655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podpis odgovorne osebe projektanta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F285D04" w14:textId="77777777" w:rsidR="00EB78EC" w:rsidRPr="00E2106E" w:rsidRDefault="00EB78EC" w:rsidP="00B45F9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6C5809" w:rsidRPr="00143DF7" w14:paraId="0CB8293D" w14:textId="77777777" w:rsidTr="00937B17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32AD19C" w14:textId="6C728755" w:rsidR="006C5809" w:rsidRPr="006C5809" w:rsidRDefault="006C5809" w:rsidP="00B45F9A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VODJI PROJEKTIRANJA</w:t>
            </w:r>
          </w:p>
        </w:tc>
      </w:tr>
      <w:tr w:rsidR="006C5809" w:rsidRPr="00143DF7" w14:paraId="0F2EC6B1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1EC724" w14:textId="37985E9B" w:rsidR="006C5809" w:rsidRPr="006C5809" w:rsidRDefault="006C5809" w:rsidP="006C5809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VODJA PROJEKTIRANJA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BCA691A" w14:textId="252E6550" w:rsidR="006C5809" w:rsidRPr="006C5809" w:rsidRDefault="006C5809" w:rsidP="006C5809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Boštja</w:t>
            </w:r>
            <w:proofErr w:type="spellEnd"/>
            <w:r w:rsidR="00590322"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Boštjan Vuga, univ. dipl. inž. arh., grad. </w:t>
            </w:r>
            <w:proofErr w:type="spellStart"/>
            <w:r w:rsidR="00590322"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dip</w:t>
            </w:r>
            <w:proofErr w:type="spellEnd"/>
            <w:r w:rsidR="00590322" w:rsidRPr="00FB7415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 (AA</w:t>
            </w:r>
            <w:r w:rsidR="00590322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)</w:t>
            </w:r>
          </w:p>
        </w:tc>
      </w:tr>
      <w:tr w:rsidR="006C5809" w:rsidRPr="00143DF7" w14:paraId="74AB4CFF" w14:textId="77777777" w:rsidTr="0007585D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5034A7" w14:textId="587FB614" w:rsidR="006C5809" w:rsidRPr="006C5809" w:rsidRDefault="006C5809" w:rsidP="006C5809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identifikacijska številka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000AAF5" w14:textId="5DDD89E3" w:rsidR="006C5809" w:rsidRPr="006C5809" w:rsidRDefault="00590322" w:rsidP="006C5809">
            <w:pPr>
              <w:keepNext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ZAPS A-0035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PA PPN</w:t>
            </w:r>
          </w:p>
        </w:tc>
      </w:tr>
      <w:tr w:rsidR="00E2106E" w:rsidRPr="00143DF7" w14:paraId="5D674075" w14:textId="77777777" w:rsidTr="0007585D">
        <w:trPr>
          <w:trHeight w:val="1021"/>
        </w:trPr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1E8B251" w14:textId="0016235E" w:rsidR="00E2106E" w:rsidRPr="006C5809" w:rsidRDefault="00E2106E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podpis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vodje projektiranja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70D89AA" w14:textId="77777777" w:rsidR="00E2106E" w:rsidRPr="006C5809" w:rsidRDefault="00E2106E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45B47ADD" w14:textId="77777777" w:rsidR="00EF0666" w:rsidRDefault="00EF0666" w:rsidP="00140F31">
      <w:pPr>
        <w:pStyle w:val="Naslov2"/>
        <w:spacing w:after="360"/>
        <w:ind w:left="0" w:firstLine="0"/>
        <w:jc w:val="left"/>
        <w:sectPr w:rsidR="00EF0666" w:rsidSect="00157D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325B21FF" w14:textId="3A88D7E0" w:rsidR="002227F1" w:rsidRPr="00143DF7" w:rsidRDefault="00140F31" w:rsidP="00140F31">
      <w:pPr>
        <w:pStyle w:val="Naslov2"/>
        <w:spacing w:after="360"/>
        <w:ind w:left="0" w:firstLine="0"/>
        <w:jc w:val="left"/>
        <w:rPr>
          <w:b w:val="0"/>
        </w:rPr>
      </w:pPr>
      <w:r w:rsidRPr="00143DF7">
        <w:rPr>
          <w:sz w:val="28"/>
          <w:szCs w:val="28"/>
        </w:rPr>
        <w:lastRenderedPageBreak/>
        <w:br/>
      </w:r>
      <w:r>
        <w:rPr>
          <w:sz w:val="28"/>
          <w:szCs w:val="28"/>
        </w:rPr>
        <w:t>UDELEŽENI STROKOVNJAKI PRI PROJEKTIRANJU</w:t>
      </w:r>
    </w:p>
    <w:tbl>
      <w:tblPr>
        <w:tblStyle w:val="Tabelamre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355"/>
      </w:tblGrid>
      <w:tr w:rsidR="00242E77" w:rsidRPr="00143DF7" w14:paraId="7E63909B" w14:textId="77777777" w:rsidTr="00FA4BA3">
        <w:trPr>
          <w:cantSplit/>
          <w:trHeight w:val="255"/>
          <w:tblHeader/>
        </w:trPr>
        <w:tc>
          <w:tcPr>
            <w:tcW w:w="9355" w:type="dxa"/>
          </w:tcPr>
          <w:p w14:paraId="6D33FC51" w14:textId="77777777" w:rsidR="00242E77" w:rsidRPr="000049FE" w:rsidRDefault="00242E77" w:rsidP="001948D3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0049FE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UDELEŽENI STROKOVNJAKI PRI PROJEKTIRANJU</w:t>
            </w:r>
          </w:p>
        </w:tc>
      </w:tr>
    </w:tbl>
    <w:tbl>
      <w:tblPr>
        <w:tblW w:w="9356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685416" w:rsidRPr="00876228" w14:paraId="7DC5B1E6" w14:textId="77777777" w:rsidTr="00206441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6E102E1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t>POOBLAŠČENI ARHITEKTI</w:t>
            </w:r>
          </w:p>
        </w:tc>
      </w:tr>
      <w:tr w:rsidR="00685416" w:rsidRPr="00876228" w14:paraId="1200E1F0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2446BA92" w14:textId="77777777" w:rsidR="00685416" w:rsidRPr="00876228" w:rsidRDefault="00685416" w:rsidP="00206441">
            <w:pPr>
              <w:keepLines/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487029D0" w14:textId="77777777" w:rsidR="00685416" w:rsidRPr="00876228" w:rsidRDefault="00685416" w:rsidP="00206441">
            <w:pPr>
              <w:keepLines/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Boštjan Vuga, univ. dipl. inž. arh., grad. </w:t>
            </w:r>
            <w:proofErr w:type="spellStart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dip</w:t>
            </w:r>
            <w:proofErr w:type="spellEnd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 (AA), ZAPS 0035 PA PPN</w:t>
            </w:r>
          </w:p>
        </w:tc>
      </w:tr>
      <w:tr w:rsidR="00685416" w:rsidRPr="00876228" w14:paraId="7987E0B2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6E871B4" w14:textId="77777777" w:rsidR="00685416" w:rsidRPr="00876228" w:rsidRDefault="00685416" w:rsidP="00206441">
            <w:pPr>
              <w:keepLines/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5E5EE519" w14:textId="77777777" w:rsidR="00685416" w:rsidRPr="00876228" w:rsidRDefault="00685416" w:rsidP="00206441">
            <w:pPr>
              <w:keepLines/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ARHITEKTURE </w:t>
            </w:r>
          </w:p>
        </w:tc>
      </w:tr>
      <w:tr w:rsidR="00685416" w:rsidRPr="00876228" w14:paraId="33BD8AAB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6CC40D17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3837121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Jurij Sadar, univ. dipl. inž. arh., ZAPS 0028 PA PPN</w:t>
            </w:r>
          </w:p>
        </w:tc>
      </w:tr>
      <w:tr w:rsidR="00685416" w:rsidRPr="00876228" w14:paraId="0EF3AE31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097D9033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3111B258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GRADIVA S PODROČJA ARHITEKTURE</w:t>
            </w:r>
          </w:p>
        </w:tc>
      </w:tr>
      <w:tr w:rsidR="00685416" w:rsidRPr="00876228" w14:paraId="75AAF76F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356E4792" w14:textId="28D0EE3B" w:rsidR="00685416" w:rsidRPr="00876228" w:rsidRDefault="00A10132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62BC879A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Miha Čebulj, univ. dipl. inž. arh., m. </w:t>
            </w:r>
            <w:proofErr w:type="spellStart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arch</w:t>
            </w:r>
            <w:proofErr w:type="spellEnd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 (BI), ZAPS 1632 PA*</w:t>
            </w:r>
          </w:p>
        </w:tc>
      </w:tr>
      <w:tr w:rsidR="00A10132" w:rsidRPr="00876228" w14:paraId="68AEE920" w14:textId="77777777" w:rsidTr="001350BC">
        <w:trPr>
          <w:cantSplit/>
          <w:trHeight w:val="255"/>
        </w:trPr>
        <w:tc>
          <w:tcPr>
            <w:tcW w:w="4678" w:type="dxa"/>
            <w:noWrap/>
          </w:tcPr>
          <w:p w14:paraId="10E9483D" w14:textId="77777777" w:rsidR="00A10132" w:rsidRPr="00876228" w:rsidRDefault="00A10132" w:rsidP="001350BC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6084FB70" w14:textId="77777777" w:rsidR="00A10132" w:rsidRPr="00876228" w:rsidRDefault="00A10132" w:rsidP="001350BC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GRADIVA S PODROČJA ARHITEKTURE</w:t>
            </w:r>
          </w:p>
        </w:tc>
      </w:tr>
      <w:tr w:rsidR="009A00BB" w:rsidRPr="00876228" w14:paraId="55086909" w14:textId="77777777" w:rsidTr="00206441">
        <w:trPr>
          <w:cantSplit/>
          <w:trHeight w:val="255"/>
        </w:trPr>
        <w:tc>
          <w:tcPr>
            <w:tcW w:w="4678" w:type="dxa"/>
            <w:noWrap/>
          </w:tcPr>
          <w:p w14:paraId="210512AE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5AAA5EEC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Damjan Holc, univ. dipl. inž. arh., ZAPS 1022 PA PPN</w:t>
            </w:r>
          </w:p>
        </w:tc>
      </w:tr>
      <w:tr w:rsidR="009A00BB" w:rsidRPr="00876228" w14:paraId="0536D680" w14:textId="77777777" w:rsidTr="00206441">
        <w:trPr>
          <w:cantSplit/>
          <w:trHeight w:val="255"/>
        </w:trPr>
        <w:tc>
          <w:tcPr>
            <w:tcW w:w="4678" w:type="dxa"/>
            <w:noWrap/>
          </w:tcPr>
          <w:p w14:paraId="3EB26E4A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5E3DD590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GRADIVA S PODROČJA ARHITEKTURE</w:t>
            </w:r>
          </w:p>
        </w:tc>
      </w:tr>
      <w:tr w:rsidR="00685416" w:rsidRPr="00876228" w14:paraId="732E7BE0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3AE34B0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3CC1D5A9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Nina Janković, univ. dipl. inž. arh., ZAPS 0691 PA PPN</w:t>
            </w:r>
          </w:p>
        </w:tc>
      </w:tr>
      <w:tr w:rsidR="00685416" w:rsidRPr="00876228" w14:paraId="58A300F7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59532527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65C52ED8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GRADIVA S PODROČJA ARHITEKTURE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(garaža ter tehnični in laboratorijski prostori v kleti)</w:t>
            </w:r>
          </w:p>
        </w:tc>
      </w:tr>
      <w:tr w:rsidR="00685416" w:rsidRPr="00876228" w14:paraId="2FE09DA2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0068DE2C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521FFAAD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Matej Turk, mag. inž. arh., ZAPS 2334 PA</w:t>
            </w:r>
          </w:p>
        </w:tc>
      </w:tr>
      <w:tr w:rsidR="00685416" w:rsidRPr="00876228" w14:paraId="6465CF6D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570C2F7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0985930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ARHITEKTURE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(laboratorijski prostori v pritličju, zaklonišče)</w:t>
            </w:r>
          </w:p>
        </w:tc>
      </w:tr>
      <w:tr w:rsidR="00685416" w:rsidRPr="00876228" w14:paraId="5C83C05D" w14:textId="77777777" w:rsidTr="00206441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597AF131" w14:textId="77777777" w:rsidR="00685416" w:rsidRPr="00876228" w:rsidRDefault="00685416" w:rsidP="00A10132">
            <w:pPr>
              <w:keepNext/>
              <w:keepLines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t>POOBLAŠČENI INŽENIRJI S PODROČJA GRADBENIŠTVA</w:t>
            </w:r>
          </w:p>
        </w:tc>
      </w:tr>
      <w:tr w:rsidR="00685416" w:rsidRPr="00876228" w14:paraId="7C6F29D6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6CFBF617" w14:textId="77777777" w:rsidR="00685416" w:rsidRPr="00876228" w:rsidRDefault="00685416" w:rsidP="00A10132">
            <w:pPr>
              <w:keepNext/>
              <w:keepLines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191CAEEB" w14:textId="77777777" w:rsidR="00685416" w:rsidRPr="00876228" w:rsidRDefault="00685416" w:rsidP="00A10132">
            <w:pPr>
              <w:keepNext/>
              <w:keepLines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Janko Lisjak, univ. dipl. inž. grad., IZS G-4164</w:t>
            </w:r>
          </w:p>
        </w:tc>
      </w:tr>
      <w:tr w:rsidR="00685416" w:rsidRPr="00876228" w14:paraId="60A8BFE9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FA4E6FC" w14:textId="77777777" w:rsidR="00685416" w:rsidRPr="00876228" w:rsidRDefault="00685416" w:rsidP="00A10132">
            <w:pPr>
              <w:keepNext/>
              <w:keepLines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043E2F49" w14:textId="77777777" w:rsidR="00685416" w:rsidRPr="00876228" w:rsidRDefault="00685416" w:rsidP="00A10132">
            <w:pPr>
              <w:keepNext/>
              <w:keepLines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GRADBENIŠTVA </w:t>
            </w:r>
          </w:p>
        </w:tc>
      </w:tr>
      <w:tr w:rsidR="009A00BB" w:rsidRPr="00876228" w14:paraId="64EE7C5E" w14:textId="77777777" w:rsidTr="00206441">
        <w:trPr>
          <w:cantSplit/>
          <w:trHeight w:val="255"/>
        </w:trPr>
        <w:tc>
          <w:tcPr>
            <w:tcW w:w="4678" w:type="dxa"/>
            <w:noWrap/>
          </w:tcPr>
          <w:p w14:paraId="1B80733C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29D17E7E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Slavko Modic, univ. dipl. inž. grad., IZS G-0165</w:t>
            </w:r>
          </w:p>
        </w:tc>
      </w:tr>
      <w:tr w:rsidR="009A00BB" w:rsidRPr="00876228" w14:paraId="6DA17D78" w14:textId="77777777" w:rsidTr="00206441">
        <w:trPr>
          <w:cantSplit/>
          <w:trHeight w:val="255"/>
        </w:trPr>
        <w:tc>
          <w:tcPr>
            <w:tcW w:w="4678" w:type="dxa"/>
            <w:noWrap/>
          </w:tcPr>
          <w:p w14:paraId="2C25FEC3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48AB45CC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GRADBENIŠTVA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(statični izračun stavbe Fakultete za strojništvo)</w:t>
            </w:r>
          </w:p>
        </w:tc>
      </w:tr>
      <w:tr w:rsidR="00685416" w:rsidRPr="00876228" w14:paraId="59164EB5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4D736E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0F62B71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Jan Mak Bevcl, mag. inž. grad., IZS G-4683</w:t>
            </w:r>
          </w:p>
        </w:tc>
      </w:tr>
      <w:tr w:rsidR="00685416" w:rsidRPr="00876228" w14:paraId="2E1C6988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7D66AC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07CBBCF3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GRADBENIŠTVA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(zunanja in komunalna ureditev)</w:t>
            </w:r>
          </w:p>
        </w:tc>
      </w:tr>
      <w:tr w:rsidR="00685416" w:rsidRPr="00876228" w14:paraId="1B8823C4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1309432D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6562D4BC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Žiga Plevel, mag. inž. grad., G-4815</w:t>
            </w:r>
          </w:p>
        </w:tc>
      </w:tr>
      <w:tr w:rsidR="00685416" w:rsidRPr="00876228" w14:paraId="0E8CEBA2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50D0C628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744ECFF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GRADBENIŠTVA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(izkop in zaščita gradbene jame)</w:t>
            </w:r>
          </w:p>
        </w:tc>
      </w:tr>
      <w:tr w:rsidR="00685416" w:rsidRPr="00876228" w14:paraId="412C2D27" w14:textId="77777777" w:rsidTr="00206441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4F38629E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t>POOBLAŠČENI INŽENIRJI S PODROČJA ELEKTROTEHNIKE</w:t>
            </w:r>
          </w:p>
        </w:tc>
      </w:tr>
      <w:tr w:rsidR="009A00BB" w:rsidRPr="00876228" w14:paraId="49807E1F" w14:textId="77777777" w:rsidTr="00206441">
        <w:trPr>
          <w:cantSplit/>
          <w:trHeight w:val="255"/>
        </w:trPr>
        <w:tc>
          <w:tcPr>
            <w:tcW w:w="4678" w:type="dxa"/>
            <w:noWrap/>
          </w:tcPr>
          <w:p w14:paraId="71531D9A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1CA38DB8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Robert Bobovnik, dipl. inž. el., IZS E-2380</w:t>
            </w:r>
          </w:p>
        </w:tc>
      </w:tr>
      <w:tr w:rsidR="009A00BB" w:rsidRPr="00876228" w14:paraId="3CF8C4F5" w14:textId="77777777" w:rsidTr="00206441">
        <w:trPr>
          <w:cantSplit/>
          <w:trHeight w:val="255"/>
        </w:trPr>
        <w:tc>
          <w:tcPr>
            <w:tcW w:w="4678" w:type="dxa"/>
            <w:noWrap/>
          </w:tcPr>
          <w:p w14:paraId="61734087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1D7F7002" w14:textId="77777777" w:rsidR="009A00BB" w:rsidRPr="00876228" w:rsidRDefault="009A00BB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GRADIVA S PODROČJA ELEKTROTEHNIKE</w:t>
            </w:r>
          </w:p>
        </w:tc>
      </w:tr>
      <w:tr w:rsidR="00685416" w:rsidRPr="00876228" w14:paraId="63AE5A08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56CCFE4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11437363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Anton Klemen, dipl. inž. el., IZS E-1990</w:t>
            </w:r>
          </w:p>
        </w:tc>
      </w:tr>
      <w:tr w:rsidR="00685416" w:rsidRPr="00876228" w14:paraId="36B82FC3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32C0C02C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2799149A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ELEKTROTEHNIKE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(SN in NN napajanje objekta)</w:t>
            </w:r>
          </w:p>
        </w:tc>
      </w:tr>
      <w:tr w:rsidR="00685416" w:rsidRPr="00876228" w14:paraId="36D26AFC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59420CF8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55F86F4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Danijel Kure, mag. inž. </w:t>
            </w:r>
            <w:proofErr w:type="spellStart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energ</w:t>
            </w:r>
            <w:proofErr w:type="spellEnd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., IZS E-1816</w:t>
            </w:r>
          </w:p>
        </w:tc>
      </w:tr>
      <w:tr w:rsidR="00685416" w:rsidRPr="00876228" w14:paraId="6AE04076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15F1E1D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79130CD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ELEKTROTEHNIKE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(sončna elektrarna, strelovodna in prenapetostna zaščita)</w:t>
            </w:r>
          </w:p>
        </w:tc>
      </w:tr>
      <w:tr w:rsidR="00685416" w:rsidRPr="00876228" w14:paraId="66FB261E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3815DD16" w14:textId="77777777" w:rsidR="00685416" w:rsidRPr="00876228" w:rsidRDefault="00685416" w:rsidP="00A10132">
            <w:pPr>
              <w:keepNext/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39CF7653" w14:textId="77777777" w:rsidR="00685416" w:rsidRPr="00876228" w:rsidRDefault="00685416" w:rsidP="00A10132">
            <w:pPr>
              <w:keepNext/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Klemen Kavčič, univ. dipl. inž. el., IZS E-1713</w:t>
            </w:r>
          </w:p>
        </w:tc>
      </w:tr>
      <w:tr w:rsidR="00685416" w:rsidRPr="00876228" w14:paraId="1C399E7F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BF2302E" w14:textId="77777777" w:rsidR="00685416" w:rsidRPr="00876228" w:rsidRDefault="00685416" w:rsidP="00A10132">
            <w:pPr>
              <w:keepNext/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252F220A" w14:textId="77777777" w:rsidR="00685416" w:rsidRPr="00876228" w:rsidRDefault="00685416" w:rsidP="00A10132">
            <w:pPr>
              <w:keepNext/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ELEKTROTEHNIKE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(tehnično varovanje)</w:t>
            </w:r>
          </w:p>
        </w:tc>
      </w:tr>
      <w:tr w:rsidR="00685416" w:rsidRPr="00876228" w14:paraId="3FE5FA7E" w14:textId="77777777" w:rsidTr="00206441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69821ED7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t>POOBLAŠČENI INŽENIRJI S PODROČJA STROJNIŠTVA</w:t>
            </w:r>
          </w:p>
        </w:tc>
      </w:tr>
      <w:tr w:rsidR="00685416" w:rsidRPr="00876228" w14:paraId="63F8CA4B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74C78C30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2659F42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Sašo Ocvirk, univ. dipl. inž. str., IZS S-0717</w:t>
            </w:r>
          </w:p>
        </w:tc>
      </w:tr>
      <w:tr w:rsidR="00685416" w:rsidRPr="00876228" w14:paraId="4784B455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5A7593AF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6BAF84C0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GRADIVA S PODROČJA STROJNIŠTVA</w:t>
            </w:r>
          </w:p>
        </w:tc>
      </w:tr>
      <w:tr w:rsidR="00685416" w:rsidRPr="00876228" w14:paraId="2F6FF908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3D9E1130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7406441D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Damjan Zajc, mag. inž. str., IZS S-1342</w:t>
            </w:r>
          </w:p>
        </w:tc>
      </w:tr>
      <w:tr w:rsidR="00685416" w:rsidRPr="00876228" w14:paraId="45B1BE1D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75B18257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35E24D06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STROJNIŠTVA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(prezračevanje in klimatizacija laboratorijskih in kletnih prostorov)</w:t>
            </w:r>
          </w:p>
        </w:tc>
      </w:tr>
      <w:tr w:rsidR="00685416" w:rsidRPr="00876228" w14:paraId="26960E7D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ED73DB2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3266A35E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Veđi Husić, univ. dipl. inž. str., IZS S-1591</w:t>
            </w:r>
          </w:p>
        </w:tc>
      </w:tr>
      <w:tr w:rsidR="00685416" w:rsidRPr="00876228" w14:paraId="2D9E343D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65B693DF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lastRenderedPageBreak/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2853B046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STROJNIŠTVA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(prezračevanje in klimatizacija pedagoških in ostalih prostorov)</w:t>
            </w:r>
          </w:p>
        </w:tc>
      </w:tr>
      <w:tr w:rsidR="006F7BED" w:rsidRPr="00876228" w14:paraId="70137B83" w14:textId="77777777" w:rsidTr="001350BC">
        <w:trPr>
          <w:cantSplit/>
          <w:trHeight w:val="255"/>
        </w:trPr>
        <w:tc>
          <w:tcPr>
            <w:tcW w:w="4678" w:type="dxa"/>
            <w:noWrap/>
          </w:tcPr>
          <w:p w14:paraId="1265E025" w14:textId="77777777" w:rsidR="006F7BED" w:rsidRPr="00876228" w:rsidRDefault="006F7BED" w:rsidP="001350BC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6954AA3B" w14:textId="77777777" w:rsidR="006F7BED" w:rsidRPr="00876228" w:rsidRDefault="006F7BED" w:rsidP="001350BC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Jure Podobnikar, mag. inž. str., IZS S-1987</w:t>
            </w:r>
          </w:p>
        </w:tc>
      </w:tr>
      <w:tr w:rsidR="006F7BED" w:rsidRPr="00876228" w14:paraId="6E19A245" w14:textId="77777777" w:rsidTr="001350BC">
        <w:trPr>
          <w:cantSplit/>
          <w:trHeight w:val="255"/>
        </w:trPr>
        <w:tc>
          <w:tcPr>
            <w:tcW w:w="4678" w:type="dxa"/>
            <w:noWrap/>
          </w:tcPr>
          <w:p w14:paraId="367647E0" w14:textId="77777777" w:rsidR="006F7BED" w:rsidRPr="00876228" w:rsidRDefault="006F7BED" w:rsidP="001350BC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72B03CCE" w14:textId="77777777" w:rsidR="006F7BED" w:rsidRPr="00876228" w:rsidRDefault="006F7BED" w:rsidP="001350BC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STROJNIŠTVA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(sistemi za samodejno gašenje požara in hidrantno omrežje)</w:t>
            </w:r>
          </w:p>
        </w:tc>
      </w:tr>
      <w:tr w:rsidR="00685416" w:rsidRPr="00876228" w14:paraId="1619F473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2946D497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1D5662D3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Marko Lubej, univ. dipl. inž. str., IZS S-0739</w:t>
            </w:r>
          </w:p>
        </w:tc>
      </w:tr>
      <w:tr w:rsidR="00685416" w:rsidRPr="00876228" w14:paraId="1E7266C1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7CC3914D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75AA39A5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STROJNIŠTVA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(zaklonišče)</w:t>
            </w:r>
          </w:p>
        </w:tc>
      </w:tr>
      <w:tr w:rsidR="00685416" w:rsidRPr="00876228" w14:paraId="29A0A281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25DCBEAD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208BAE0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Simon Vršič, univ. dipl. inž. str., IZS S-0141</w:t>
            </w:r>
          </w:p>
        </w:tc>
      </w:tr>
      <w:tr w:rsidR="00685416" w:rsidRPr="00876228" w14:paraId="48D92477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128705C8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60F5981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GRADIVA S PODROČJA STROJNIŠTVA 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(laboratorij LICEM, oskrba z gorivom)</w:t>
            </w:r>
          </w:p>
        </w:tc>
      </w:tr>
      <w:tr w:rsidR="00685416" w:rsidRPr="00876228" w14:paraId="6787CF56" w14:textId="77777777" w:rsidTr="00206441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402F0962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t>POOBLAŠČENI KRAJINSKI ARHITEKTI</w:t>
            </w:r>
          </w:p>
        </w:tc>
      </w:tr>
      <w:tr w:rsidR="00685416" w:rsidRPr="00876228" w14:paraId="0FD34E3E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602A152B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497B0749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Matej </w:t>
            </w:r>
            <w:proofErr w:type="spellStart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Kučina</w:t>
            </w:r>
            <w:proofErr w:type="spellEnd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, univ. dipl. inž. kraj. arh., ZAPS 0907 PKA PPN</w:t>
            </w:r>
          </w:p>
        </w:tc>
      </w:tr>
      <w:tr w:rsidR="00685416" w:rsidRPr="00876228" w14:paraId="31800323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386D6861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navedba gradiv, ki so jih izdelali</w:t>
            </w:r>
          </w:p>
        </w:tc>
        <w:tc>
          <w:tcPr>
            <w:tcW w:w="4678" w:type="dxa"/>
            <w:shd w:val="clear" w:color="auto" w:fill="FFD5B3"/>
          </w:tcPr>
          <w:p w14:paraId="584A327E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GRADIVA S PODROČJA KRAJINSKE ARHITEKTURE</w:t>
            </w:r>
          </w:p>
        </w:tc>
      </w:tr>
      <w:tr w:rsidR="00685416" w:rsidRPr="00876228" w14:paraId="3946B711" w14:textId="77777777" w:rsidTr="00206441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170516C1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t>KOORDINATOR IZDELAVE DOKUMENTACIJE</w:t>
            </w:r>
          </w:p>
        </w:tc>
      </w:tr>
      <w:tr w:rsidR="00685416" w:rsidRPr="00876228" w14:paraId="787BCC7D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68E9CF8E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6CCC6641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Barbara Volčanšek, univ. dipl. inž. str., IZS S-1120</w:t>
            </w:r>
          </w:p>
        </w:tc>
      </w:tr>
      <w:tr w:rsidR="00685416" w:rsidRPr="00876228" w14:paraId="5AE99A10" w14:textId="77777777" w:rsidTr="00206441">
        <w:trPr>
          <w:cantSplit/>
          <w:trHeight w:val="255"/>
        </w:trPr>
        <w:tc>
          <w:tcPr>
            <w:tcW w:w="9356" w:type="dxa"/>
            <w:gridSpan w:val="2"/>
            <w:noWrap/>
          </w:tcPr>
          <w:p w14:paraId="4060C16F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t>KOORDINATOR CERTIFICIRANJA NA PODROČJU TRAJNOSTNE GRADNJE</w:t>
            </w:r>
            <w:r w:rsidRPr="00876228">
              <w:rPr>
                <w:rFonts w:cs="Calibri"/>
                <w:color w:val="000000"/>
                <w:sz w:val="18"/>
                <w:szCs w:val="18"/>
                <w:lang w:eastAsia="sl-SI"/>
              </w:rPr>
              <w:br/>
              <w:t>(DGNB)</w:t>
            </w:r>
          </w:p>
        </w:tc>
      </w:tr>
      <w:tr w:rsidR="00685416" w:rsidRPr="00876228" w14:paraId="7997CBDA" w14:textId="77777777" w:rsidTr="00685416">
        <w:trPr>
          <w:cantSplit/>
          <w:trHeight w:val="255"/>
        </w:trPr>
        <w:tc>
          <w:tcPr>
            <w:tcW w:w="4678" w:type="dxa"/>
            <w:noWrap/>
          </w:tcPr>
          <w:p w14:paraId="4EC83061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ime in priimek, strokovna izobrazba, </w:t>
            </w:r>
            <w:proofErr w:type="spellStart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ident</w:t>
            </w:r>
            <w:proofErr w:type="spellEnd"/>
            <w:r w:rsidRPr="00876228">
              <w:rPr>
                <w:rFonts w:cs="Calibri"/>
                <w:color w:val="000000"/>
                <w:sz w:val="16"/>
                <w:szCs w:val="16"/>
                <w:lang w:eastAsia="sl-SI"/>
              </w:rPr>
              <w:t>. številka</w:t>
            </w:r>
          </w:p>
        </w:tc>
        <w:tc>
          <w:tcPr>
            <w:tcW w:w="4678" w:type="dxa"/>
            <w:shd w:val="clear" w:color="auto" w:fill="FFD5B3"/>
          </w:tcPr>
          <w:p w14:paraId="70F4C789" w14:textId="77777777" w:rsidR="00685416" w:rsidRPr="00876228" w:rsidRDefault="00685416" w:rsidP="00206441">
            <w:pPr>
              <w:widowControl w:val="0"/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Petra Spaić, univ. dipl. inž. arh., ZAPS 1110 PA PPN</w:t>
            </w:r>
          </w:p>
        </w:tc>
      </w:tr>
    </w:tbl>
    <w:p w14:paraId="337D8D0D" w14:textId="77777777" w:rsidR="00A41D16" w:rsidRPr="00143DF7" w:rsidRDefault="00A41D16" w:rsidP="00A41D16"/>
    <w:p w14:paraId="7483E8E2" w14:textId="77777777" w:rsidR="001E24FA" w:rsidRDefault="001E24FA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  <w:sectPr w:rsidR="001E24FA" w:rsidSect="00157D87">
          <w:headerReference w:type="default" r:id="rId14"/>
          <w:footerReference w:type="default" r:id="rId15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78B41087" w14:textId="4FCDFFCC" w:rsidR="004D72CF" w:rsidRPr="00143DF7" w:rsidRDefault="004D72CF" w:rsidP="004D72CF">
      <w:pPr>
        <w:pStyle w:val="Naslov2"/>
        <w:spacing w:after="360"/>
        <w:ind w:left="0" w:firstLine="0"/>
        <w:jc w:val="left"/>
        <w:rPr>
          <w:sz w:val="28"/>
          <w:szCs w:val="28"/>
        </w:rPr>
      </w:pPr>
      <w:r w:rsidRPr="00143DF7">
        <w:rPr>
          <w:sz w:val="28"/>
          <w:szCs w:val="28"/>
        </w:rPr>
        <w:lastRenderedPageBreak/>
        <w:br/>
      </w:r>
      <w:r w:rsidR="00AC69FD">
        <w:rPr>
          <w:sz w:val="28"/>
          <w:szCs w:val="28"/>
        </w:rPr>
        <w:t>KAZALO VSEBINE PROJEKTA</w:t>
      </w: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1701"/>
      </w:tblGrid>
      <w:tr w:rsidR="00FD6D28" w:rsidRPr="00143DF7" w14:paraId="0593C4D1" w14:textId="77777777" w:rsidTr="00D6215C">
        <w:trPr>
          <w:trHeight w:val="255"/>
        </w:trPr>
        <w:tc>
          <w:tcPr>
            <w:tcW w:w="93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6C5B4C87" w14:textId="69D63845" w:rsidR="00FD6D28" w:rsidRPr="006C5809" w:rsidRDefault="00FD6D28" w:rsidP="00D6215C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KAZALO NAČRTOV</w:t>
            </w:r>
          </w:p>
        </w:tc>
      </w:tr>
      <w:tr w:rsidR="00FD6D28" w:rsidRPr="001C74EB" w14:paraId="7F01DBA4" w14:textId="77777777" w:rsidTr="00D6215C">
        <w:trPr>
          <w:cantSplit/>
          <w:trHeight w:val="255"/>
        </w:trPr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217FFD8" w14:textId="77777777" w:rsidR="00FD6D28" w:rsidRPr="001C74EB" w:rsidRDefault="00FD6D28" w:rsidP="00D6215C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1C74EB">
              <w:rPr>
                <w:rFonts w:cs="Calibri"/>
                <w:color w:val="000000"/>
                <w:sz w:val="16"/>
                <w:szCs w:val="16"/>
                <w:lang w:eastAsia="sl-SI"/>
              </w:rPr>
              <w:t>številka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BEBD90" w14:textId="5B14065A" w:rsidR="00FD6D28" w:rsidRPr="001C74EB" w:rsidRDefault="00FD6D28" w:rsidP="00D6215C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1C74EB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naziv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načrta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97B0AB6" w14:textId="614A3FB1" w:rsidR="00FD6D28" w:rsidRPr="001C74EB" w:rsidRDefault="00FD6D28" w:rsidP="00D6215C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1C74EB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številka načrta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056DA4E" w14:textId="77777777" w:rsidR="00FD6D28" w:rsidRPr="001C74EB" w:rsidRDefault="00FD6D28" w:rsidP="00D6215C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1C74EB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številka mape</w:t>
            </w:r>
          </w:p>
        </w:tc>
      </w:tr>
      <w:tr w:rsidR="00A41F9A" w:rsidRPr="001C74EB" w14:paraId="03492A82" w14:textId="77777777" w:rsidTr="0007585D"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56A07C0" w14:textId="77777777" w:rsidR="00A41F9A" w:rsidRPr="001C74EB" w:rsidRDefault="00A41F9A" w:rsidP="00592379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C46A2F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4FB813A9" w14:textId="77777777" w:rsidR="00A41F9A" w:rsidRPr="001C74EB" w:rsidRDefault="00A41F9A" w:rsidP="00592379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1C74EB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ZBIRNI NAČRT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3D71C19" w14:textId="77777777" w:rsidR="00A41F9A" w:rsidRPr="001C74EB" w:rsidRDefault="00A41F9A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E5DE5E4" w14:textId="77777777" w:rsidR="00A41F9A" w:rsidRPr="001C74EB" w:rsidRDefault="00A41F9A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A41F9A" w:rsidRPr="001C74EB" w14:paraId="575C3270" w14:textId="77777777" w:rsidTr="0007585D"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01472ED" w14:textId="77777777" w:rsidR="00A41F9A" w:rsidRPr="001C74EB" w:rsidRDefault="00A41F9A" w:rsidP="00592379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C46A2F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B89B5F3" w14:textId="2793E2DC" w:rsidR="00A41F9A" w:rsidRPr="001C74EB" w:rsidRDefault="00C62245" w:rsidP="00335614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Zbirni načrt iz področja vseh strok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/ </w:t>
            </w:r>
            <w:r w:rsidR="00734B5D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Brez notranje, pohištvene, laboratorijske in kuhinjske opreme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D1632E5" w14:textId="2EDB9EAE" w:rsidR="00A41F9A" w:rsidRPr="001C74EB" w:rsidRDefault="00335614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7AB72B5" w14:textId="3C94C3BF" w:rsidR="00A41F9A" w:rsidRPr="001C74EB" w:rsidRDefault="00335614" w:rsidP="00592379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JULFS--6V/M02P</w:t>
            </w:r>
          </w:p>
        </w:tc>
      </w:tr>
    </w:tbl>
    <w:p w14:paraId="0D191A17" w14:textId="77777777" w:rsidR="00FD6D28" w:rsidRDefault="00FD6D28" w:rsidP="00FD6D28">
      <w:pPr>
        <w:tabs>
          <w:tab w:val="left" w:pos="2552"/>
        </w:tabs>
        <w:spacing w:after="120"/>
        <w:ind w:left="2552" w:hanging="2552"/>
        <w:rPr>
          <w:b/>
          <w:sz w:val="28"/>
          <w:szCs w:val="28"/>
        </w:rPr>
      </w:pPr>
    </w:p>
    <w:p w14:paraId="5AA14FE8" w14:textId="77777777" w:rsidR="00DB630D" w:rsidRDefault="00DB630D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</w:p>
    <w:p w14:paraId="68F3273E" w14:textId="77777777" w:rsidR="00C11D8E" w:rsidRPr="00C11D8E" w:rsidRDefault="00C11D8E" w:rsidP="00C11D8E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  <w:sectPr w:rsidR="00C11D8E" w:rsidRPr="00C11D8E" w:rsidSect="00157D87">
          <w:headerReference w:type="default" r:id="rId16"/>
          <w:footerReference w:type="default" r:id="rId17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533563BE" w14:textId="77777777" w:rsidR="00C11D8E" w:rsidRPr="00C11D8E" w:rsidRDefault="00C11D8E" w:rsidP="00C11D8E">
      <w:pPr>
        <w:rPr>
          <w:b/>
          <w:sz w:val="24"/>
          <w:szCs w:val="28"/>
        </w:rPr>
      </w:pPr>
    </w:p>
    <w:p w14:paraId="42405148" w14:textId="77777777" w:rsidR="00C11D8E" w:rsidRPr="00C11D8E" w:rsidRDefault="00C11D8E" w:rsidP="00C11D8E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r w:rsidRPr="00C11D8E">
        <w:rPr>
          <w:b/>
          <w:sz w:val="28"/>
          <w:szCs w:val="28"/>
        </w:rPr>
        <w:t>SPLOŠNI PODATKI O GRADNJI</w:t>
      </w:r>
    </w:p>
    <w:tbl>
      <w:tblPr>
        <w:tblW w:w="9356" w:type="dxa"/>
        <w:tblBorders>
          <w:top w:val="single" w:sz="8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678"/>
      </w:tblGrid>
      <w:tr w:rsidR="00C11D8E" w:rsidRPr="00C11D8E" w14:paraId="62F4A791" w14:textId="77777777" w:rsidTr="005803AD">
        <w:trPr>
          <w:trHeight w:val="255"/>
        </w:trPr>
        <w:tc>
          <w:tcPr>
            <w:tcW w:w="9356" w:type="dxa"/>
            <w:gridSpan w:val="2"/>
            <w:noWrap/>
          </w:tcPr>
          <w:p w14:paraId="387B0828" w14:textId="77777777" w:rsidR="00C11D8E" w:rsidRPr="00C11D8E" w:rsidRDefault="00C11D8E" w:rsidP="00C11D8E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C11D8E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GRADNJI</w:t>
            </w:r>
          </w:p>
        </w:tc>
      </w:tr>
      <w:tr w:rsidR="00C11D8E" w:rsidRPr="00C11D8E" w14:paraId="39E08257" w14:textId="77777777" w:rsidTr="005803AD">
        <w:trPr>
          <w:trHeight w:val="255"/>
        </w:trPr>
        <w:tc>
          <w:tcPr>
            <w:tcW w:w="4678" w:type="dxa"/>
            <w:noWrap/>
          </w:tcPr>
          <w:p w14:paraId="5ECD58FD" w14:textId="77777777" w:rsidR="00C11D8E" w:rsidRPr="00C11D8E" w:rsidRDefault="00C11D8E" w:rsidP="00C11D8E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naziv gradnje </w:t>
            </w:r>
          </w:p>
        </w:tc>
        <w:tc>
          <w:tcPr>
            <w:tcW w:w="4678" w:type="dxa"/>
            <w:shd w:val="clear" w:color="auto" w:fill="FFD5B3"/>
          </w:tcPr>
          <w:p w14:paraId="06DBD0A8" w14:textId="77777777" w:rsidR="00C11D8E" w:rsidRPr="00C11D8E" w:rsidRDefault="00C11D8E" w:rsidP="00C11D8E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Fakulteta za strojništvo</w:t>
            </w:r>
          </w:p>
        </w:tc>
      </w:tr>
      <w:tr w:rsidR="00685416" w:rsidRPr="00C11D8E" w14:paraId="338D8E79" w14:textId="77777777" w:rsidTr="005803AD">
        <w:trPr>
          <w:trHeight w:val="255"/>
        </w:trPr>
        <w:tc>
          <w:tcPr>
            <w:tcW w:w="4678" w:type="dxa"/>
            <w:noWrap/>
          </w:tcPr>
          <w:p w14:paraId="74F51E1E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kratek opis gradnje </w:t>
            </w:r>
          </w:p>
        </w:tc>
        <w:tc>
          <w:tcPr>
            <w:tcW w:w="4678" w:type="dxa"/>
            <w:shd w:val="clear" w:color="auto" w:fill="FFD5B3"/>
          </w:tcPr>
          <w:p w14:paraId="7A914EEB" w14:textId="13775626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Nova stavba Fakultete za strojništvo (FS) s pripadajočim objektom zaklonišča, vključno s priključki na skupno komunalno infrastrukturo.</w:t>
            </w: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br/>
              <w:t>Skupni uvoz v podzemno garažo ter skupna zunanja in komunalna ureditev območja so predmet ločenega projekta št. 380-20.</w:t>
            </w:r>
          </w:p>
        </w:tc>
      </w:tr>
      <w:tr w:rsidR="00685416" w:rsidRPr="00C11D8E" w14:paraId="188F03CC" w14:textId="77777777" w:rsidTr="00685416">
        <w:trPr>
          <w:trHeight w:val="255"/>
        </w:trPr>
        <w:tc>
          <w:tcPr>
            <w:tcW w:w="4678" w:type="dxa"/>
            <w:noWrap/>
          </w:tcPr>
          <w:p w14:paraId="589F9099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glavni objekt, če je določen</w:t>
            </w:r>
          </w:p>
        </w:tc>
        <w:tc>
          <w:tcPr>
            <w:tcW w:w="4678" w:type="dxa"/>
            <w:shd w:val="clear" w:color="auto" w:fill="FFD5B3"/>
          </w:tcPr>
          <w:p w14:paraId="7C7B12D9" w14:textId="7E76162C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Fakulteta za strojništvo (FS)</w:t>
            </w:r>
          </w:p>
        </w:tc>
      </w:tr>
      <w:tr w:rsidR="00685416" w:rsidRPr="00C11D8E" w14:paraId="64B1FA40" w14:textId="77777777" w:rsidTr="00685416">
        <w:trPr>
          <w:trHeight w:val="255"/>
        </w:trPr>
        <w:tc>
          <w:tcPr>
            <w:tcW w:w="4678" w:type="dxa"/>
            <w:noWrap/>
          </w:tcPr>
          <w:p w14:paraId="4191716A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klasifikacija objekta po CC-SI</w:t>
            </w:r>
          </w:p>
        </w:tc>
        <w:tc>
          <w:tcPr>
            <w:tcW w:w="4678" w:type="dxa"/>
            <w:shd w:val="clear" w:color="auto" w:fill="FFD5B3"/>
          </w:tcPr>
          <w:p w14:paraId="03B8D437" w14:textId="133D924B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12630 Stavbe za izobraževanje in znanstveno-raziskovalno delo</w:t>
            </w:r>
          </w:p>
        </w:tc>
      </w:tr>
      <w:tr w:rsidR="00685416" w:rsidRPr="00C11D8E" w14:paraId="73ED7BDC" w14:textId="77777777" w:rsidTr="00685416">
        <w:trPr>
          <w:trHeight w:val="255"/>
        </w:trPr>
        <w:tc>
          <w:tcPr>
            <w:tcW w:w="4678" w:type="dxa"/>
            <w:noWrap/>
          </w:tcPr>
          <w:p w14:paraId="1ADA52E7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pomožni objekti</w:t>
            </w:r>
          </w:p>
        </w:tc>
        <w:tc>
          <w:tcPr>
            <w:tcW w:w="4678" w:type="dxa"/>
            <w:shd w:val="clear" w:color="auto" w:fill="FFD5B3"/>
          </w:tcPr>
          <w:p w14:paraId="44AB1FBD" w14:textId="3C2207E9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Zaklonišče FS</w:t>
            </w:r>
          </w:p>
        </w:tc>
      </w:tr>
      <w:tr w:rsidR="00685416" w:rsidRPr="00C11D8E" w14:paraId="1F9EFA81" w14:textId="77777777" w:rsidTr="00685416">
        <w:trPr>
          <w:trHeight w:val="255"/>
        </w:trPr>
        <w:tc>
          <w:tcPr>
            <w:tcW w:w="4678" w:type="dxa"/>
            <w:noWrap/>
          </w:tcPr>
          <w:p w14:paraId="78B59DD4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objekt z vplivi na okolje</w:t>
            </w:r>
          </w:p>
        </w:tc>
        <w:tc>
          <w:tcPr>
            <w:tcW w:w="4678" w:type="dxa"/>
            <w:shd w:val="clear" w:color="auto" w:fill="FFD5B3"/>
          </w:tcPr>
          <w:p w14:paraId="6A74D868" w14:textId="0096461F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Da</w:t>
            </w:r>
          </w:p>
        </w:tc>
      </w:tr>
      <w:tr w:rsidR="00685416" w:rsidRPr="00C11D8E" w14:paraId="3467ECCE" w14:textId="77777777" w:rsidTr="005803AD">
        <w:trPr>
          <w:trHeight w:val="255"/>
        </w:trPr>
        <w:tc>
          <w:tcPr>
            <w:tcW w:w="4678" w:type="dxa"/>
            <w:noWrap/>
          </w:tcPr>
          <w:p w14:paraId="30FCEFD8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kratek opis spremembe zaradi večjih odstopanj od gradbenega dovoljenja</w:t>
            </w:r>
          </w:p>
        </w:tc>
        <w:tc>
          <w:tcPr>
            <w:tcW w:w="4678" w:type="dxa"/>
            <w:shd w:val="clear" w:color="auto" w:fill="FFD5B3"/>
          </w:tcPr>
          <w:p w14:paraId="728A0828" w14:textId="77777777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685416" w:rsidRPr="00C11D8E" w14:paraId="1090FDB3" w14:textId="77777777" w:rsidTr="005803AD">
        <w:trPr>
          <w:trHeight w:val="255"/>
        </w:trPr>
        <w:tc>
          <w:tcPr>
            <w:tcW w:w="4678" w:type="dxa"/>
            <w:tcBorders>
              <w:bottom w:val="single" w:sz="8" w:space="0" w:color="auto"/>
            </w:tcBorders>
            <w:noWrap/>
          </w:tcPr>
          <w:p w14:paraId="11F4617F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kratek opis pripravljalnih del </w:t>
            </w: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FFD5B3"/>
          </w:tcPr>
          <w:p w14:paraId="674D03A0" w14:textId="77777777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685416" w:rsidRPr="00C11D8E" w14:paraId="2721CC7A" w14:textId="77777777" w:rsidTr="005803AD">
        <w:trPr>
          <w:trHeight w:val="255"/>
        </w:trPr>
        <w:tc>
          <w:tcPr>
            <w:tcW w:w="9356" w:type="dxa"/>
            <w:gridSpan w:val="2"/>
            <w:tcBorders>
              <w:top w:val="single" w:sz="8" w:space="0" w:color="auto"/>
            </w:tcBorders>
            <w:noWrap/>
          </w:tcPr>
          <w:p w14:paraId="25617713" w14:textId="77777777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C11D8E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PROSTORSKI AKT</w:t>
            </w:r>
          </w:p>
        </w:tc>
      </w:tr>
      <w:tr w:rsidR="00685416" w:rsidRPr="00C11D8E" w14:paraId="3ED23648" w14:textId="77777777" w:rsidTr="00685416">
        <w:trPr>
          <w:trHeight w:val="255"/>
        </w:trPr>
        <w:tc>
          <w:tcPr>
            <w:tcW w:w="4678" w:type="dxa"/>
            <w:noWrap/>
          </w:tcPr>
          <w:p w14:paraId="56AE1D1D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prostorski akt </w:t>
            </w:r>
          </w:p>
        </w:tc>
        <w:tc>
          <w:tcPr>
            <w:tcW w:w="4678" w:type="dxa"/>
            <w:shd w:val="clear" w:color="auto" w:fill="FFD5B3"/>
          </w:tcPr>
          <w:p w14:paraId="709FD599" w14:textId="665F3A21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Odlok o Občinskem podrobnem načrtu 65 Fakultete ob Biotehniškem središču (Ur. l. RS, št. 42/23)</w:t>
            </w:r>
          </w:p>
        </w:tc>
      </w:tr>
      <w:tr w:rsidR="00685416" w:rsidRPr="00C11D8E" w14:paraId="03065B3A" w14:textId="77777777" w:rsidTr="00685416">
        <w:trPr>
          <w:trHeight w:val="255"/>
        </w:trPr>
        <w:tc>
          <w:tcPr>
            <w:tcW w:w="4678" w:type="dxa"/>
            <w:noWrap/>
          </w:tcPr>
          <w:p w14:paraId="217950FC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EUP </w:t>
            </w:r>
          </w:p>
        </w:tc>
        <w:tc>
          <w:tcPr>
            <w:tcW w:w="4678" w:type="dxa"/>
            <w:shd w:val="clear" w:color="auto" w:fill="FFD5B3"/>
          </w:tcPr>
          <w:p w14:paraId="46248B71" w14:textId="6E45E385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RD-358</w:t>
            </w:r>
          </w:p>
        </w:tc>
      </w:tr>
      <w:tr w:rsidR="00685416" w:rsidRPr="00C11D8E" w14:paraId="114BAE60" w14:textId="77777777" w:rsidTr="00685416">
        <w:trPr>
          <w:trHeight w:val="255"/>
        </w:trPr>
        <w:tc>
          <w:tcPr>
            <w:tcW w:w="4678" w:type="dxa"/>
            <w:noWrap/>
          </w:tcPr>
          <w:p w14:paraId="25E66623" w14:textId="77777777" w:rsidR="00685416" w:rsidRPr="00C11D8E" w:rsidRDefault="00685416" w:rsidP="00685416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11D8E">
              <w:rPr>
                <w:rFonts w:cs="Calibri"/>
                <w:color w:val="000000"/>
                <w:sz w:val="16"/>
                <w:szCs w:val="16"/>
                <w:lang w:eastAsia="sl-SI"/>
              </w:rPr>
              <w:t>namenska raba</w:t>
            </w:r>
          </w:p>
        </w:tc>
        <w:tc>
          <w:tcPr>
            <w:tcW w:w="4678" w:type="dxa"/>
            <w:shd w:val="clear" w:color="auto" w:fill="FFD5B3"/>
          </w:tcPr>
          <w:p w14:paraId="12E90AB0" w14:textId="0A3655DD" w:rsidR="00685416" w:rsidRPr="00C11D8E" w:rsidRDefault="00685416" w:rsidP="00685416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CDi</w:t>
            </w:r>
            <w:proofErr w:type="spellEnd"/>
            <w:r w:rsidRPr="00876228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- Območja centralnih dejavnosti za izobraževanje</w:t>
            </w:r>
          </w:p>
        </w:tc>
      </w:tr>
    </w:tbl>
    <w:p w14:paraId="1F6D4157" w14:textId="77777777" w:rsidR="00C11D8E" w:rsidRPr="00C11D8E" w:rsidRDefault="00C11D8E" w:rsidP="00C11D8E"/>
    <w:p w14:paraId="3D705D61" w14:textId="77777777" w:rsidR="00C11D8E" w:rsidRPr="00C11D8E" w:rsidRDefault="00C11D8E" w:rsidP="00C11D8E">
      <w:r w:rsidRPr="00C11D8E">
        <w:br w:type="page"/>
      </w:r>
    </w:p>
    <w:p w14:paraId="7298F885" w14:textId="043CC475" w:rsidR="00DB630D" w:rsidRPr="00143DF7" w:rsidRDefault="00DB630D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  <w:sectPr w:rsidR="00DB630D" w:rsidRPr="00143DF7" w:rsidSect="00157D87">
          <w:headerReference w:type="default" r:id="rId18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392F46ED" w14:textId="38946684" w:rsidR="005B3848" w:rsidRPr="00143DF7" w:rsidRDefault="00C11D8E" w:rsidP="0015669A">
      <w:pPr>
        <w:pStyle w:val="Brezrazmikov"/>
        <w:rPr>
          <w:b/>
          <w:sz w:val="24"/>
          <w:szCs w:val="28"/>
        </w:rPr>
      </w:pPr>
      <w:r w:rsidRPr="00143DF7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9B71200" wp14:editId="4E7AC949">
            <wp:simplePos x="0" y="0"/>
            <wp:positionH relativeFrom="page">
              <wp:align>left</wp:align>
            </wp:positionH>
            <wp:positionV relativeFrom="paragraph">
              <wp:posOffset>-1258808</wp:posOffset>
            </wp:positionV>
            <wp:extent cx="7552690" cy="10677525"/>
            <wp:effectExtent l="0" t="0" r="0" b="9525"/>
            <wp:wrapNone/>
            <wp:docPr id="22" name="Slika 22" descr="Slika, ki vsebuje besede besedilo, pismo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lika 22" descr="Slika, ki vsebuje besede besedilo, pismo&#10;&#10;Opis je samodejno ustvarjen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677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B53B26" w14:textId="4B2A809A" w:rsidR="001B48C2" w:rsidRPr="00143DF7" w:rsidRDefault="001B48C2"/>
    <w:p w14:paraId="21176639" w14:textId="06B87DC7" w:rsidR="007A53E7" w:rsidRDefault="007A53E7" w:rsidP="00FC6123"/>
    <w:p w14:paraId="37A4975D" w14:textId="754B223F" w:rsidR="00A93315" w:rsidRDefault="00A93315" w:rsidP="00FC6123">
      <w:pPr>
        <w:sectPr w:rsidR="00A93315" w:rsidSect="00157D87"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4F3A08CC" w14:textId="4FB2A90C" w:rsidR="007360D3" w:rsidRPr="00143DF7" w:rsidRDefault="00C11D8E" w:rsidP="007360D3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r w:rsidRPr="00C11D8E">
        <w:rPr>
          <w:b/>
          <w:sz w:val="28"/>
          <w:szCs w:val="28"/>
        </w:rPr>
        <w:lastRenderedPageBreak/>
        <w:t>DODATNI PODATKI O DOKUMENTACIJI</w:t>
      </w:r>
    </w:p>
    <w:p w14:paraId="56EE5FC5" w14:textId="77777777" w:rsidR="0094447C" w:rsidRDefault="0094447C" w:rsidP="0094447C"/>
    <w:p w14:paraId="11DCEF39" w14:textId="77777777" w:rsidR="0094447C" w:rsidRDefault="0094447C" w:rsidP="0094447C"/>
    <w:tbl>
      <w:tblPr>
        <w:tblpPr w:leftFromText="142" w:rightFromText="142" w:tblpX="-163" w:tblpYSpec="bottom"/>
        <w:tblW w:w="95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</w:tblGrid>
      <w:tr w:rsidR="0094447C" w14:paraId="69CBA6E0" w14:textId="77777777" w:rsidTr="007C0B77">
        <w:trPr>
          <w:trHeight w:val="3750"/>
        </w:trPr>
        <w:tc>
          <w:tcPr>
            <w:tcW w:w="9540" w:type="dxa"/>
          </w:tcPr>
          <w:tbl>
            <w:tblPr>
              <w:tblpPr w:leftFromText="142" w:rightFromText="142" w:vertAnchor="page" w:horzAnchor="page" w:tblpX="165" w:tblpY="15"/>
              <w:tblOverlap w:val="never"/>
              <w:tblW w:w="935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94447C" w:rsidRPr="00B46E1E" w14:paraId="0C09D3D6" w14:textId="77777777" w:rsidTr="00D04F56">
              <w:trPr>
                <w:cantSplit/>
                <w:trHeight w:val="255"/>
              </w:trPr>
              <w:tc>
                <w:tcPr>
                  <w:tcW w:w="9356" w:type="dxa"/>
                  <w:gridSpan w:val="2"/>
                  <w:tcBorders>
                    <w:top w:val="single" w:sz="8" w:space="0" w:color="auto"/>
                    <w:bottom w:val="single" w:sz="4" w:space="0" w:color="auto"/>
                  </w:tcBorders>
                  <w:noWrap/>
                </w:tcPr>
                <w:p w14:paraId="63D20B56" w14:textId="77777777" w:rsidR="0094447C" w:rsidRPr="0094447C" w:rsidRDefault="0094447C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KONTROLA PROJEKTA</w:t>
                  </w:r>
                  <w:r w:rsidRPr="0094447C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ab/>
                  </w:r>
                </w:p>
              </w:tc>
            </w:tr>
            <w:tr w:rsidR="0094447C" w:rsidRPr="00B46E1E" w14:paraId="4330D9B4" w14:textId="77777777" w:rsidTr="00D04F56">
              <w:trPr>
                <w:cantSplit/>
                <w:trHeight w:val="255"/>
              </w:trPr>
              <w:tc>
                <w:tcPr>
                  <w:tcW w:w="935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noWrap/>
                </w:tcPr>
                <w:p w14:paraId="70107A4D" w14:textId="77777777" w:rsidR="0094447C" w:rsidRPr="0094447C" w:rsidRDefault="0094447C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 xml:space="preserve">V skladu s Pravilnikom o kontroli projektov je bila imenovana komisija za kontrolo projekta.  Kontrola projekta v skladu s sistemom vodenja kakovosti IBE d.d. je bila opravljena. </w:t>
                  </w:r>
                </w:p>
              </w:tc>
            </w:tr>
            <w:tr w:rsidR="00685416" w:rsidRPr="00876228" w14:paraId="0F2C48A7" w14:textId="77777777" w:rsidTr="00206441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7BAF49FE" w14:textId="77777777" w:rsidR="00685416" w:rsidRPr="00876228" w:rsidRDefault="00685416" w:rsidP="00685416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876228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predsednik komisije za kontrolo projekta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0EB6A032" w14:textId="77777777" w:rsidR="00685416" w:rsidRPr="00876228" w:rsidRDefault="00685416" w:rsidP="00685416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87622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dr. Andrej Širca, univ. dipl. inž. grad.</w:t>
                  </w:r>
                </w:p>
              </w:tc>
            </w:tr>
            <w:tr w:rsidR="00685416" w:rsidRPr="00876228" w14:paraId="30395B79" w14:textId="77777777" w:rsidTr="00206441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30EBE1C5" w14:textId="77777777" w:rsidR="00685416" w:rsidRPr="00876228" w:rsidRDefault="00685416" w:rsidP="00685416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876228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predsednik komisije za kontrolo projekta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44117C2" w14:textId="77777777" w:rsidR="00685416" w:rsidRPr="00876228" w:rsidRDefault="00685416" w:rsidP="00685416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87622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mag. Marko Testen, univ. dipl. inž. el.</w:t>
                  </w:r>
                </w:p>
              </w:tc>
            </w:tr>
            <w:tr w:rsidR="00685416" w:rsidRPr="00876228" w14:paraId="11F62EBB" w14:textId="77777777" w:rsidTr="00206441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2376FD50" w14:textId="77777777" w:rsidR="00685416" w:rsidRPr="00876228" w:rsidRDefault="00685416" w:rsidP="00685416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876228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predsednik komisije za kontrolo projekta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26E09D10" w14:textId="77777777" w:rsidR="00685416" w:rsidRPr="00876228" w:rsidRDefault="00685416" w:rsidP="00685416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876228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mag. Boštjan Duhovnik, univ. dipl. inž. str.</w:t>
                  </w:r>
                </w:p>
              </w:tc>
            </w:tr>
            <w:tr w:rsidR="0094447C" w:rsidRPr="001938DA" w14:paraId="5A55EF3E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8" w:space="0" w:color="auto"/>
                    <w:right w:val="nil"/>
                  </w:tcBorders>
                  <w:noWrap/>
                </w:tcPr>
                <w:p w14:paraId="5CDE783E" w14:textId="12DFD52C" w:rsidR="0094447C" w:rsidRDefault="0094447C" w:rsidP="007C0B77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podpis predsednika komisije</w:t>
                  </w:r>
                </w:p>
                <w:p w14:paraId="371AF566" w14:textId="77777777" w:rsidR="0094447C" w:rsidRDefault="0094447C" w:rsidP="007C0B77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  <w:p w14:paraId="3EF1E57E" w14:textId="416D75B9" w:rsidR="0094447C" w:rsidRPr="0094447C" w:rsidRDefault="0094447C" w:rsidP="007C0B77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br/>
                  </w:r>
                  <w:r w:rsidRPr="0094447C">
                    <w:rPr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8" w:space="0" w:color="auto"/>
                  </w:tcBorders>
                  <w:shd w:val="clear" w:color="auto" w:fill="FFD5B3"/>
                </w:tcPr>
                <w:p w14:paraId="058855F3" w14:textId="29C013A6" w:rsidR="0094447C" w:rsidRPr="0094447C" w:rsidRDefault="0094447C" w:rsidP="0094447C">
                  <w:pPr>
                    <w:spacing w:before="40"/>
                    <w:ind w:left="3517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94447C" w:rsidRPr="00B46E1E" w14:paraId="6C7D700A" w14:textId="77777777" w:rsidTr="00D04F56">
              <w:trPr>
                <w:cantSplit/>
                <w:trHeight w:val="255"/>
              </w:trPr>
              <w:tc>
                <w:tcPr>
                  <w:tcW w:w="9356" w:type="dxa"/>
                  <w:gridSpan w:val="2"/>
                  <w:tcBorders>
                    <w:top w:val="single" w:sz="8" w:space="0" w:color="auto"/>
                    <w:bottom w:val="single" w:sz="4" w:space="0" w:color="auto"/>
                  </w:tcBorders>
                  <w:noWrap/>
                </w:tcPr>
                <w:p w14:paraId="2DC7FE8F" w14:textId="77777777" w:rsidR="0094447C" w:rsidRPr="0094447C" w:rsidRDefault="0094447C" w:rsidP="007C0B77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OZNAČEVANJE DOKUMENTACIJE PO INTERNEM STANDARDU IBE D.D.</w:t>
                  </w:r>
                  <w:r w:rsidRPr="0094447C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ab/>
                  </w:r>
                </w:p>
              </w:tc>
            </w:tr>
            <w:tr w:rsidR="0094447C" w:rsidRPr="00B46E1E" w14:paraId="438F4FEB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23402366" w14:textId="2932674C" w:rsidR="0094447C" w:rsidRPr="0094447C" w:rsidRDefault="0094447C" w:rsidP="0094447C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IBE številka projekta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E9ACBF4" w14:textId="77777777" w:rsidR="0094447C" w:rsidRPr="0094447C" w:rsidRDefault="0094447C" w:rsidP="0094447C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94447C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JULFS-D549/093</w:t>
                  </w:r>
                </w:p>
              </w:tc>
            </w:tr>
            <w:tr w:rsidR="0094447C" w:rsidRPr="00B46E1E" w14:paraId="10AEDB2D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6BF9C302" w14:textId="671FBBAE" w:rsidR="0094447C" w:rsidRPr="0094447C" w:rsidRDefault="0094447C" w:rsidP="0094447C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 xml:space="preserve">IBE številka </w:t>
                  </w:r>
                  <w:r w:rsidR="00DC43A3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načrta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7BB1F5B" w14:textId="0FBAE84B" w:rsidR="0094447C" w:rsidRPr="0094447C" w:rsidRDefault="00335614" w:rsidP="0094447C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JULFS--6V/02P</w:t>
                  </w:r>
                </w:p>
              </w:tc>
            </w:tr>
            <w:tr w:rsidR="0094447C" w:rsidRPr="00B46E1E" w14:paraId="5296B4E6" w14:textId="77777777" w:rsidTr="00D04F56">
              <w:trPr>
                <w:cantSplit/>
                <w:trHeight w:val="255"/>
              </w:trPr>
              <w:tc>
                <w:tcPr>
                  <w:tcW w:w="467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noWrap/>
                </w:tcPr>
                <w:p w14:paraId="1F1AFD27" w14:textId="5BC5C996" w:rsidR="0094447C" w:rsidRPr="0094447C" w:rsidRDefault="0094447C" w:rsidP="0094447C">
                  <w:pPr>
                    <w:spacing w:before="40"/>
                    <w:ind w:right="-514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IBE številka mape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FFD5B3"/>
                </w:tcPr>
                <w:p w14:paraId="696E96A9" w14:textId="619A8552" w:rsidR="0094447C" w:rsidRPr="0094447C" w:rsidRDefault="00335614" w:rsidP="0094447C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JULFS--6V/M02P</w:t>
                  </w:r>
                </w:p>
              </w:tc>
            </w:tr>
          </w:tbl>
          <w:p w14:paraId="7AA6BDC8" w14:textId="77777777" w:rsidR="0094447C" w:rsidRDefault="0094447C" w:rsidP="007C0B77">
            <w:pPr>
              <w:spacing w:before="40"/>
            </w:pPr>
          </w:p>
        </w:tc>
      </w:tr>
    </w:tbl>
    <w:p w14:paraId="5637643C" w14:textId="495EE60E" w:rsidR="00376766" w:rsidRPr="00376766" w:rsidRDefault="00376766" w:rsidP="00376766">
      <w:pPr>
        <w:rPr>
          <w:b/>
          <w:bCs/>
        </w:rPr>
      </w:pPr>
      <w:r w:rsidRPr="00376766">
        <w:rPr>
          <w:b/>
          <w:bCs/>
        </w:rPr>
        <w:t>OPOZORILO!</w:t>
      </w:r>
    </w:p>
    <w:p w14:paraId="260D438A" w14:textId="77777777" w:rsidR="00376766" w:rsidRDefault="00376766" w:rsidP="00376766"/>
    <w:p w14:paraId="65E4D4A1" w14:textId="77777777" w:rsidR="00376766" w:rsidRDefault="00376766" w:rsidP="00376766">
      <w:r>
        <w:t>Vsi prevodi v angleščino so strojno izdelani in zgolj informativne narave. V primeru kakršnekoli nejasnosti ali dvoma izključno velja izvirno besedilo v slovenščini.</w:t>
      </w:r>
    </w:p>
    <w:p w14:paraId="16BE19FB" w14:textId="77777777" w:rsidR="00376766" w:rsidRDefault="00376766" w:rsidP="00376766"/>
    <w:p w14:paraId="3EFB53C3" w14:textId="77777777" w:rsidR="00376766" w:rsidRDefault="00376766" w:rsidP="00376766"/>
    <w:p w14:paraId="6C2DF265" w14:textId="72CB7CCA" w:rsidR="00376766" w:rsidRPr="00376766" w:rsidRDefault="00376766" w:rsidP="00376766">
      <w:pPr>
        <w:rPr>
          <w:b/>
          <w:bCs/>
        </w:rPr>
      </w:pPr>
      <w:r w:rsidRPr="00376766">
        <w:rPr>
          <w:b/>
          <w:bCs/>
        </w:rPr>
        <w:t>OPOMB</w:t>
      </w:r>
      <w:r w:rsidR="00657508">
        <w:rPr>
          <w:b/>
          <w:bCs/>
        </w:rPr>
        <w:t>E</w:t>
      </w:r>
    </w:p>
    <w:p w14:paraId="228FF67D" w14:textId="77777777" w:rsidR="00376766" w:rsidRDefault="00376766" w:rsidP="00376766"/>
    <w:p w14:paraId="1312F18B" w14:textId="3ECA33A4" w:rsidR="0094447C" w:rsidRPr="0094447C" w:rsidRDefault="00376766" w:rsidP="00F237FE">
      <w:r w:rsidRPr="00376766">
        <w:t xml:space="preserve">Obseg razpisne dokumentacije zajema </w:t>
      </w:r>
      <w:r>
        <w:t xml:space="preserve">vsa potrebna </w:t>
      </w:r>
      <w:r w:rsidRPr="00376766">
        <w:t xml:space="preserve">dela in opremo, razen </w:t>
      </w:r>
      <w:r w:rsidR="00FA731E">
        <w:t xml:space="preserve">notranje, </w:t>
      </w:r>
      <w:r w:rsidRPr="00376766">
        <w:t>pohištv</w:t>
      </w:r>
      <w:r w:rsidR="00657508">
        <w:t>ene</w:t>
      </w:r>
      <w:r w:rsidRPr="00376766">
        <w:t xml:space="preserve">, laboratorijske in kuhinjske opreme. Vsi podatki in informacije v zvezi z zgoraj omenjeno opremo, ki ni predmet </w:t>
      </w:r>
      <w:r w:rsidR="00FA731E">
        <w:t xml:space="preserve">tega </w:t>
      </w:r>
      <w:r w:rsidRPr="00376766">
        <w:t>razpisa, so navedeni zgolj v informativne namene.</w:t>
      </w:r>
      <w:r w:rsidR="00FA731E">
        <w:br/>
      </w:r>
      <w:r w:rsidR="00FA731E">
        <w:br/>
        <w:t xml:space="preserve">Izbrani izvajalec mora svoje aktivnosti pri izvedbi del, ki so predmet tega razpisa, časovno in </w:t>
      </w:r>
      <w:r w:rsidR="00F237FE">
        <w:t>tehnično</w:t>
      </w:r>
      <w:r w:rsidR="00FA731E">
        <w:t xml:space="preserve"> usklajevati z izvajalcem oz. dobaviteljem zgoraj omenjene opreme, ki ni predmet tega razpisa</w:t>
      </w:r>
      <w:r w:rsidR="00F237FE">
        <w:t xml:space="preserve">, enako tako z </w:t>
      </w:r>
      <w:r w:rsidR="00FA731E">
        <w:t xml:space="preserve">izvajalci vseh </w:t>
      </w:r>
      <w:r w:rsidR="00F10ED2">
        <w:t xml:space="preserve">ostalih </w:t>
      </w:r>
      <w:r w:rsidR="00FA731E">
        <w:t>projektov</w:t>
      </w:r>
      <w:r w:rsidR="00F237FE">
        <w:t>, ki potekajo</w:t>
      </w:r>
      <w:r w:rsidR="00FA731E">
        <w:t xml:space="preserve"> na širšem območju gradnje</w:t>
      </w:r>
      <w:r w:rsidR="00F237FE">
        <w:t xml:space="preserve">. </w:t>
      </w:r>
    </w:p>
    <w:p w14:paraId="1EE60EEF" w14:textId="4D0F7B15" w:rsidR="0094447C" w:rsidRDefault="0094447C" w:rsidP="0094447C">
      <w:pPr>
        <w:tabs>
          <w:tab w:val="left" w:pos="2552"/>
        </w:tabs>
        <w:spacing w:after="360"/>
        <w:rPr>
          <w:b/>
          <w:sz w:val="28"/>
          <w:szCs w:val="28"/>
        </w:rPr>
        <w:sectPr w:rsidR="0094447C" w:rsidSect="00157D87">
          <w:headerReference w:type="default" r:id="rId20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6611CB37" w14:textId="4426C0DE" w:rsidR="006633DD" w:rsidRPr="00143DF7" w:rsidRDefault="00A93315" w:rsidP="00D213CD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KAZALO VSEBINE ZBIRNEGA NAČRTA</w:t>
      </w:r>
    </w:p>
    <w:tbl>
      <w:tblPr>
        <w:tblStyle w:val="Tabelamrea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640"/>
      </w:tblGrid>
      <w:tr w:rsidR="0077741C" w:rsidRPr="00143DF7" w14:paraId="0CF84A01" w14:textId="77777777" w:rsidTr="00B45F9A">
        <w:trPr>
          <w:cantSplit/>
          <w:trHeight w:val="255"/>
        </w:trPr>
        <w:tc>
          <w:tcPr>
            <w:tcW w:w="9640" w:type="dxa"/>
          </w:tcPr>
          <w:tbl>
            <w:tblPr>
              <w:tblStyle w:val="Tabelamrea"/>
              <w:tblW w:w="0" w:type="auto"/>
              <w:tblBorders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9356"/>
            </w:tblGrid>
            <w:tr w:rsidR="0077741C" w:rsidRPr="00143DF7" w14:paraId="3C2885AB" w14:textId="77777777" w:rsidTr="00B45F9A">
              <w:trPr>
                <w:cantSplit/>
                <w:trHeight w:val="255"/>
                <w:tblHeader/>
              </w:trPr>
              <w:tc>
                <w:tcPr>
                  <w:tcW w:w="9414" w:type="dxa"/>
                </w:tcPr>
                <w:p w14:paraId="4A62677A" w14:textId="77777777" w:rsidR="0077741C" w:rsidRPr="00143DF7" w:rsidRDefault="0077741C" w:rsidP="00B45F9A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143DF7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INVESTITOR</w:t>
                  </w:r>
                </w:p>
              </w:tc>
            </w:tr>
          </w:tbl>
          <w:p w14:paraId="799CBC7F" w14:textId="77777777" w:rsidR="0077741C" w:rsidRPr="00143DF7" w:rsidRDefault="0077741C" w:rsidP="00B45F9A"/>
        </w:tc>
      </w:tr>
      <w:tr w:rsidR="0077741C" w:rsidRPr="00143DF7" w14:paraId="5878E934" w14:textId="77777777" w:rsidTr="00B45F9A">
        <w:trPr>
          <w:cantSplit/>
          <w:trHeight w:val="284"/>
        </w:trPr>
        <w:tc>
          <w:tcPr>
            <w:tcW w:w="9640" w:type="dxa"/>
          </w:tcPr>
          <w:tbl>
            <w:tblPr>
              <w:tblW w:w="9356" w:type="dxa"/>
              <w:tblBorders>
                <w:top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77741C" w:rsidRPr="00143DF7" w14:paraId="57C30735" w14:textId="77777777" w:rsidTr="00E85CC9">
              <w:trPr>
                <w:trHeight w:val="255"/>
              </w:trPr>
              <w:tc>
                <w:tcPr>
                  <w:tcW w:w="4678" w:type="dxa"/>
                  <w:noWrap/>
                </w:tcPr>
                <w:p w14:paraId="2C3BB133" w14:textId="25D54135" w:rsidR="0077741C" w:rsidRPr="00143DF7" w:rsidRDefault="00E84A39" w:rsidP="00B45F9A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E84A39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INVESTITOR 1</w:t>
                  </w:r>
                </w:p>
              </w:tc>
              <w:tc>
                <w:tcPr>
                  <w:tcW w:w="4678" w:type="dxa"/>
                </w:tcPr>
                <w:p w14:paraId="0909CB25" w14:textId="77777777" w:rsidR="0077741C" w:rsidRPr="006C5809" w:rsidRDefault="0077741C" w:rsidP="00B45F9A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77741C" w:rsidRPr="00143DF7" w14:paraId="4903A268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6FF86201" w14:textId="77777777" w:rsidR="0077741C" w:rsidRPr="00143DF7" w:rsidRDefault="0077741C" w:rsidP="00B45F9A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ime in priimek ali naziv družbe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26D4B3D4" w14:textId="77777777" w:rsidR="0077741C" w:rsidRPr="006C5809" w:rsidRDefault="0077741C" w:rsidP="00B45F9A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UNIVERZA V LJUBLJANI</w:t>
                  </w:r>
                </w:p>
              </w:tc>
            </w:tr>
            <w:tr w:rsidR="0077741C" w:rsidRPr="00143DF7" w14:paraId="7C9D278C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2B7A5A2E" w14:textId="77777777" w:rsidR="0077741C" w:rsidRPr="00143DF7" w:rsidRDefault="0077741C" w:rsidP="00B45F9A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naslov ali poslovni naslov družbe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0FE26DDB" w14:textId="041F1CBF" w:rsidR="0077741C" w:rsidRPr="006C5809" w:rsidRDefault="0077741C" w:rsidP="00B45F9A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Kongresni trg 12,1000 LJUBLJANA</w:t>
                  </w:r>
                </w:p>
              </w:tc>
            </w:tr>
          </w:tbl>
          <w:p w14:paraId="511973B6" w14:textId="77777777" w:rsidR="0077741C" w:rsidRPr="00143DF7" w:rsidRDefault="0077741C" w:rsidP="00B45F9A"/>
        </w:tc>
      </w:tr>
    </w:tbl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4678"/>
      </w:tblGrid>
      <w:tr w:rsidR="0077741C" w:rsidRPr="00143DF7" w14:paraId="15502CF6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19752CC" w14:textId="77777777" w:rsidR="0077741C" w:rsidRPr="006C5809" w:rsidRDefault="0077741C" w:rsidP="00B45F9A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GRADNJI </w:t>
            </w:r>
          </w:p>
        </w:tc>
      </w:tr>
      <w:tr w:rsidR="0077741C" w:rsidRPr="00143DF7" w14:paraId="3A678904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D98C78" w14:textId="77777777" w:rsidR="0077741C" w:rsidRPr="006C5809" w:rsidRDefault="0077741C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naziv gradnje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7EEACCA" w14:textId="77777777" w:rsidR="0077741C" w:rsidRPr="006C5809" w:rsidRDefault="0077741C" w:rsidP="00B45F9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Fakulteta za strojništvo</w:t>
            </w:r>
          </w:p>
        </w:tc>
      </w:tr>
      <w:tr w:rsidR="0077741C" w:rsidRPr="00143DF7" w14:paraId="46BAA864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FFB4CB5" w14:textId="77777777" w:rsidR="0077741C" w:rsidRPr="006C5809" w:rsidRDefault="0077741C" w:rsidP="00B45F9A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PROJEKTNI DOKUMENTACIJI </w:t>
            </w:r>
          </w:p>
        </w:tc>
      </w:tr>
      <w:tr w:rsidR="0077741C" w:rsidRPr="00143DF7" w14:paraId="2B0798BC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1DADD6C" w14:textId="77777777" w:rsidR="0077741C" w:rsidRPr="006C5809" w:rsidRDefault="0077741C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vrsta dokumentacije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46D2A96" w14:textId="6CD32FF3" w:rsidR="0077741C" w:rsidRPr="006C5809" w:rsidRDefault="00E84A39" w:rsidP="00B45F9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E84A3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Dokumentacija za razpis (DZR)</w:t>
            </w:r>
          </w:p>
        </w:tc>
      </w:tr>
      <w:tr w:rsidR="0077741C" w:rsidRPr="00143DF7" w14:paraId="26CF962F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7B1F6A" w14:textId="77777777" w:rsidR="0077741C" w:rsidRPr="006C5809" w:rsidRDefault="0077741C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številka projekta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7710B69" w14:textId="77777777" w:rsidR="0077741C" w:rsidRPr="006C5809" w:rsidRDefault="0077741C" w:rsidP="00B45F9A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362-19</w:t>
            </w:r>
          </w:p>
        </w:tc>
      </w:tr>
      <w:tr w:rsidR="00EB258F" w:rsidRPr="00143DF7" w14:paraId="622D1730" w14:textId="77777777" w:rsidTr="00072FA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3C93E9B4" w14:textId="77777777" w:rsidR="00EB258F" w:rsidRPr="006C5809" w:rsidRDefault="00EB258F" w:rsidP="00072FA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bookmarkStart w:id="5" w:name="_Hlk141444416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strokovno področje načrta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7969D9" w14:textId="77777777" w:rsidR="00EB258F" w:rsidRPr="009E4D34" w:rsidRDefault="00EB258F" w:rsidP="00072FA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9DE59EF" w14:textId="77777777" w:rsidR="00EB258F" w:rsidRPr="006C5809" w:rsidRDefault="00EB258F" w:rsidP="00072FA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ZBIRNI NAČRT</w:t>
            </w:r>
          </w:p>
        </w:tc>
      </w:tr>
      <w:tr w:rsidR="00674D2C" w:rsidRPr="00143DF7" w14:paraId="614E92DB" w14:textId="77777777" w:rsidTr="008A3017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08CE0250" w14:textId="77777777" w:rsidR="00674D2C" w:rsidRPr="006C5809" w:rsidRDefault="00674D2C" w:rsidP="008A3017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naziv načrta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3B7720" w14:textId="77777777" w:rsidR="00674D2C" w:rsidRPr="009E4D34" w:rsidRDefault="00674D2C" w:rsidP="008A3017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E55EC15" w14:textId="22369E47" w:rsidR="00674D2C" w:rsidRPr="006C5809" w:rsidRDefault="00C62245" w:rsidP="00335614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Zbirni načrt iz področja vseh strok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/ </w:t>
            </w:r>
            <w:r w:rsidR="00734B5D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Brez notranje, pohištvene, laboratorijske in kuhinjske opreme</w:t>
            </w:r>
          </w:p>
        </w:tc>
      </w:tr>
      <w:bookmarkEnd w:id="5"/>
      <w:tr w:rsidR="00674D2C" w:rsidRPr="00143DF7" w14:paraId="151907C5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4C15727" w14:textId="044366AD" w:rsidR="00674D2C" w:rsidRPr="006C5809" w:rsidRDefault="00674D2C" w:rsidP="00674D2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številka načrta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83930FD" w14:textId="71DE87B8" w:rsidR="00674D2C" w:rsidRPr="006C5809" w:rsidRDefault="00335614" w:rsidP="00674D2C">
            <w:pPr>
              <w:keepNext/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</w:tr>
    </w:tbl>
    <w:p w14:paraId="3E55104F" w14:textId="5FB0E6C1" w:rsidR="004F171C" w:rsidRDefault="004F171C" w:rsidP="004F171C"/>
    <w:p w14:paraId="2091682F" w14:textId="77777777" w:rsidR="00D6528C" w:rsidRPr="00143DF7" w:rsidRDefault="00D6528C" w:rsidP="004F171C"/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"/>
        <w:gridCol w:w="604"/>
        <w:gridCol w:w="5130"/>
        <w:gridCol w:w="1811"/>
        <w:gridCol w:w="906"/>
      </w:tblGrid>
      <w:tr w:rsidR="00295BB8" w:rsidRPr="002468F7" w14:paraId="19F2669D" w14:textId="77777777" w:rsidTr="0067787C">
        <w:trPr>
          <w:cantSplit/>
          <w:trHeight w:val="255"/>
          <w:tblHeader/>
        </w:trPr>
        <w:tc>
          <w:tcPr>
            <w:tcW w:w="9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171C7112" w14:textId="77777777" w:rsidR="00295BB8" w:rsidRPr="002468F7" w:rsidRDefault="00295BB8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proofErr w:type="spellStart"/>
            <w:r w:rsidRPr="002468F7">
              <w:rPr>
                <w:rFonts w:cs="Calibri"/>
                <w:color w:val="000000"/>
                <w:sz w:val="16"/>
                <w:szCs w:val="16"/>
                <w:lang w:eastAsia="sl-SI"/>
              </w:rPr>
              <w:t>pogl</w:t>
            </w:r>
            <w:proofErr w:type="spellEnd"/>
            <w:r w:rsidRPr="002468F7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92A7FE8" w14:textId="77777777" w:rsidR="00295BB8" w:rsidRPr="002468F7" w:rsidRDefault="00295BB8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color w:val="000000"/>
                <w:sz w:val="16"/>
                <w:szCs w:val="16"/>
                <w:lang w:eastAsia="sl-SI"/>
              </w:rPr>
              <w:t>št.</w:t>
            </w:r>
          </w:p>
        </w:tc>
        <w:tc>
          <w:tcPr>
            <w:tcW w:w="51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2E79A762" w14:textId="77777777" w:rsidR="00295BB8" w:rsidRPr="002468F7" w:rsidRDefault="00295BB8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color w:val="000000"/>
                <w:sz w:val="16"/>
                <w:szCs w:val="16"/>
                <w:lang w:eastAsia="sl-SI"/>
              </w:rPr>
              <w:t>dokument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C173053" w14:textId="77777777" w:rsidR="00295BB8" w:rsidRPr="002468F7" w:rsidRDefault="00295BB8" w:rsidP="00B45F9A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id. oznaka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0A58BD5" w14:textId="77777777" w:rsidR="00295BB8" w:rsidRPr="002468F7" w:rsidRDefault="00295BB8" w:rsidP="00B45F9A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strani</w:t>
            </w:r>
          </w:p>
        </w:tc>
      </w:tr>
      <w:tr w:rsidR="00295BB8" w:rsidRPr="002468F7" w14:paraId="3F69E1A5" w14:textId="77777777" w:rsidTr="0067787C">
        <w:trPr>
          <w:cantSplit/>
          <w:trHeight w:val="255"/>
        </w:trPr>
        <w:tc>
          <w:tcPr>
            <w:tcW w:w="15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03574ECF" w14:textId="77777777" w:rsidR="00295BB8" w:rsidRPr="002468F7" w:rsidRDefault="00295BB8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color w:val="000000"/>
                <w:sz w:val="16"/>
                <w:szCs w:val="16"/>
                <w:lang w:eastAsia="sl-SI"/>
              </w:rPr>
              <w:t>številka mape</w:t>
            </w:r>
          </w:p>
        </w:tc>
        <w:tc>
          <w:tcPr>
            <w:tcW w:w="51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  <w:noWrap/>
          </w:tcPr>
          <w:p w14:paraId="47771066" w14:textId="1FB15986" w:rsidR="00295BB8" w:rsidRPr="002468F7" w:rsidRDefault="00335614" w:rsidP="00B45F9A">
            <w:pPr>
              <w:spacing w:before="40"/>
              <w:rPr>
                <w:rFonts w:cs="Calibri"/>
                <w:color w:val="000000"/>
                <w:sz w:val="18"/>
                <w:szCs w:val="18"/>
                <w:lang w:eastAsia="sl-SI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JULFS--6V/M02P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</w:tcPr>
          <w:p w14:paraId="3DBCF18C" w14:textId="77777777" w:rsidR="00295BB8" w:rsidRPr="002468F7" w:rsidRDefault="00295BB8" w:rsidP="00B45F9A">
            <w:pPr>
              <w:spacing w:before="40"/>
              <w:rPr>
                <w:rFonts w:cs="Calibri"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D5B3"/>
          </w:tcPr>
          <w:p w14:paraId="148B4F32" w14:textId="77777777" w:rsidR="00295BB8" w:rsidRPr="002468F7" w:rsidRDefault="00295BB8" w:rsidP="00B45F9A">
            <w:pPr>
              <w:spacing w:before="40"/>
              <w:rPr>
                <w:rFonts w:cs="Calibri"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295BB8" w:rsidRPr="002468F7" w14:paraId="24E875F5" w14:textId="77777777" w:rsidTr="0067787C">
        <w:trPr>
          <w:cantSplit/>
          <w:trHeight w:val="255"/>
        </w:trPr>
        <w:tc>
          <w:tcPr>
            <w:tcW w:w="90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C023E6C" w14:textId="77777777" w:rsidR="00295BB8" w:rsidRPr="002468F7" w:rsidRDefault="00295BB8" w:rsidP="00B45F9A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0.1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D219A03" w14:textId="77777777" w:rsidR="00295BB8" w:rsidRPr="002468F7" w:rsidRDefault="00295BB8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1E4AB1" w14:textId="77777777" w:rsidR="00295BB8" w:rsidRPr="002468F7" w:rsidRDefault="00295BB8" w:rsidP="00B45F9A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NASLOVNA STRAN PROJEKTNE DOKUMENTACIJE</w:t>
            </w:r>
          </w:p>
        </w:tc>
        <w:tc>
          <w:tcPr>
            <w:tcW w:w="18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3E244DD4" w14:textId="72F508D6" w:rsidR="00295BB8" w:rsidRPr="002468F7" w:rsidRDefault="00295BB8" w:rsidP="00B45F9A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11CA9CA7" w14:textId="04F96C74" w:rsidR="00295BB8" w:rsidRPr="002468F7" w:rsidRDefault="00295BB8" w:rsidP="00B45F9A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295BB8" w:rsidRPr="002468F7" w14:paraId="18D67274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501EFD4" w14:textId="77777777" w:rsidR="00295BB8" w:rsidRPr="002468F7" w:rsidRDefault="00295BB8" w:rsidP="00B45F9A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A57DB" w14:textId="77777777" w:rsidR="00295BB8" w:rsidRPr="002468F7" w:rsidRDefault="00295BB8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2E93D1B" w14:textId="77777777" w:rsidR="00295BB8" w:rsidRPr="002468F7" w:rsidRDefault="00295BB8" w:rsidP="00B45F9A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UDELEŽENI STROKOVNJAKI PRI PROJEKTIRANJU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A18C4" w14:textId="312932B7" w:rsidR="00295BB8" w:rsidRPr="002468F7" w:rsidRDefault="00295BB8" w:rsidP="00B45F9A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4D685" w14:textId="6FC24028" w:rsidR="00295BB8" w:rsidRPr="002468F7" w:rsidRDefault="00295BB8" w:rsidP="00B45F9A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DC43A3" w:rsidRPr="002468F7" w14:paraId="6A39DFC0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70DB6F" w14:textId="6DEE920F" w:rsidR="00DC43A3" w:rsidRPr="002468F7" w:rsidRDefault="00DC43A3" w:rsidP="00D6215C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 w:rsidR="007F086A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F16DA" w14:textId="77777777" w:rsidR="00DC43A3" w:rsidRPr="002468F7" w:rsidRDefault="00DC43A3" w:rsidP="00D6215C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3C87D4" w14:textId="296CA14B" w:rsidR="00DC43A3" w:rsidRPr="002468F7" w:rsidRDefault="00DC43A3" w:rsidP="00D6215C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KAZALO VSEBINE PROJEKTA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3B9AA" w14:textId="3B2B9D9A" w:rsidR="00DC43A3" w:rsidRPr="002468F7" w:rsidRDefault="00DC43A3" w:rsidP="00D6215C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68CF2" w14:textId="77777777" w:rsidR="00DC43A3" w:rsidRPr="002468F7" w:rsidRDefault="00DC43A3" w:rsidP="00D6215C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94447C" w:rsidRPr="00BB727A" w14:paraId="169EAE69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26C85D" w14:textId="6E20AB06" w:rsidR="0094447C" w:rsidRPr="00BB727A" w:rsidRDefault="0094447C" w:rsidP="007C0B77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BB727A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 w:rsidR="00632D66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160FE" w14:textId="77777777" w:rsidR="0094447C" w:rsidRPr="00BB727A" w:rsidRDefault="0094447C" w:rsidP="007C0B77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252B582" w14:textId="69AD2856" w:rsidR="0094447C" w:rsidRPr="00BB727A" w:rsidRDefault="00C11D8E" w:rsidP="007C0B77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SPLOŠNI PODATKI O GRADNJI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A0FC5" w14:textId="77777777" w:rsidR="0094447C" w:rsidRPr="00BB727A" w:rsidRDefault="0094447C" w:rsidP="007C0B77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E6B6" w14:textId="77777777" w:rsidR="0094447C" w:rsidRPr="00BB727A" w:rsidRDefault="0094447C" w:rsidP="007C0B77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C11D8E" w:rsidRPr="002468F7" w14:paraId="4703172B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74DE55" w14:textId="747B3301" w:rsidR="00C11D8E" w:rsidRPr="002468F7" w:rsidRDefault="00C11D8E" w:rsidP="005803AD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2468F7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2578A" w14:textId="77777777" w:rsidR="00C11D8E" w:rsidRPr="002468F7" w:rsidRDefault="00C11D8E" w:rsidP="005803AD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9654237" w14:textId="67BB33DA" w:rsidR="00C11D8E" w:rsidRPr="002468F7" w:rsidRDefault="00C11D8E" w:rsidP="005803AD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DODATNI PODATKI O DOKUMENTACIJI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A2633" w14:textId="77777777" w:rsidR="00C11D8E" w:rsidRPr="002468F7" w:rsidRDefault="00C11D8E" w:rsidP="005803AD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853C9" w14:textId="77777777" w:rsidR="00C11D8E" w:rsidRPr="002468F7" w:rsidRDefault="00C11D8E" w:rsidP="005803AD">
            <w:pPr>
              <w:spacing w:before="40"/>
              <w:jc w:val="right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BB727A" w:rsidRPr="00BB727A" w14:paraId="72BD73D5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077C73" w14:textId="7415EC48" w:rsidR="00BB727A" w:rsidRPr="00BB727A" w:rsidRDefault="00BB727A" w:rsidP="00B45F9A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BB727A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 w:rsidR="00C11D8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E2DD5" w14:textId="77777777" w:rsidR="00BB727A" w:rsidRPr="00BB727A" w:rsidRDefault="00BB727A" w:rsidP="00B45F9A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7106FE" w14:textId="1E0171ED" w:rsidR="00BB727A" w:rsidRPr="00BB727A" w:rsidRDefault="00BB727A" w:rsidP="00B45F9A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KAZALO VSEBINE </w:t>
            </w:r>
            <w:r w:rsidR="00DC43A3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ZBIRNEGA NAČRTA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6041C" w14:textId="77777777" w:rsidR="00BB727A" w:rsidRPr="00BB727A" w:rsidRDefault="00BB727A" w:rsidP="00B45F9A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864BD" w14:textId="77777777" w:rsidR="00BB727A" w:rsidRPr="00BB727A" w:rsidRDefault="00BB727A" w:rsidP="00B45F9A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5E6961" w:rsidRPr="00BB727A" w14:paraId="524EB8A6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21F4ABD" w14:textId="79B55EE5" w:rsidR="005E6961" w:rsidRPr="00BB727A" w:rsidRDefault="005E6961" w:rsidP="000A157F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 w:rsidRPr="00BB727A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0.</w:t>
            </w:r>
            <w:r w:rsidR="00C11D8E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FDF1" w14:textId="77777777" w:rsidR="005E6961" w:rsidRPr="00BB727A" w:rsidRDefault="005E6961" w:rsidP="000A157F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D54D2C1" w14:textId="564CF300" w:rsidR="005E6961" w:rsidRPr="00BB727A" w:rsidRDefault="00DC43A3" w:rsidP="000A157F">
            <w:pPr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 xml:space="preserve">ZBIRNO </w:t>
            </w:r>
            <w:r w:rsidR="005E6961"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TEHNIČNO POROČILO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6058A" w14:textId="77777777" w:rsidR="005E6961" w:rsidRPr="00BB727A" w:rsidRDefault="005E6961" w:rsidP="000A157F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F474B" w14:textId="77777777" w:rsidR="005E6961" w:rsidRPr="00BB727A" w:rsidRDefault="005E6961" w:rsidP="000A157F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</w:p>
        </w:tc>
      </w:tr>
      <w:tr w:rsidR="00972F83" w:rsidRPr="004E2F2F" w14:paraId="5433F41D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86E6F5" w14:textId="77777777" w:rsidR="00972F83" w:rsidRPr="004E2F2F" w:rsidRDefault="00972F83" w:rsidP="0020644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72F1B" w14:textId="77777777" w:rsidR="00972F83" w:rsidRPr="004E2F2F" w:rsidRDefault="00972F83" w:rsidP="0020644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DB6DA14" w14:textId="5D4E90D7" w:rsidR="00972F83" w:rsidRPr="004E2F2F" w:rsidRDefault="00972F83" w:rsidP="00206441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90339D">
              <w:rPr>
                <w:rFonts w:cs="Calibri"/>
                <w:color w:val="000000"/>
                <w:sz w:val="16"/>
                <w:szCs w:val="16"/>
                <w:lang w:eastAsia="sl-SI"/>
              </w:rPr>
              <w:t>ZBIRNO TEHNIČNO POROČILO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AD8FEBF" w14:textId="77777777" w:rsidR="00972F83" w:rsidRPr="004E2F2F" w:rsidRDefault="00972F83" w:rsidP="0020644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JULFS--6V1001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1B191D2" w14:textId="77777777" w:rsidR="00972F83" w:rsidRPr="004E2F2F" w:rsidRDefault="00972F83" w:rsidP="00206441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60</w:t>
            </w:r>
          </w:p>
        </w:tc>
      </w:tr>
      <w:tr w:rsidR="00CE7EAC" w:rsidRPr="004E2F2F" w14:paraId="6705A610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81C2B2" w14:textId="77777777" w:rsidR="00CE7EAC" w:rsidRPr="004E2F2F" w:rsidRDefault="00CE7EAC" w:rsidP="007467C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71F14" w14:textId="77777777" w:rsidR="00CE7EAC" w:rsidRPr="004E2F2F" w:rsidRDefault="00CE7EAC" w:rsidP="007467C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90FF1D9" w14:textId="4ABEC589" w:rsidR="00CE7EAC" w:rsidRPr="004E2F2F" w:rsidRDefault="00CE7EAC" w:rsidP="007467C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SUMMARY TECHNICAL REPORT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3BDD26C" w14:textId="121BFD29" w:rsidR="00CE7EAC" w:rsidRPr="004E2F2F" w:rsidRDefault="00CE7EAC" w:rsidP="007467C4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</w:t>
            </w:r>
            <w:r w:rsidR="00264202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V1</w:t>
            </w: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001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43E59BF" w14:textId="0C5D2A20" w:rsidR="00CE7EAC" w:rsidRPr="004E2F2F" w:rsidRDefault="00CE7EAC" w:rsidP="007467C4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61</w:t>
            </w:r>
          </w:p>
        </w:tc>
      </w:tr>
      <w:tr w:rsidR="00AB4172" w:rsidRPr="004E2F2F" w14:paraId="0CBB736F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9A4FD0" w14:textId="77777777" w:rsidR="00AB4172" w:rsidRPr="004E2F2F" w:rsidRDefault="00AB4172" w:rsidP="00AB417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A571" w14:textId="1B6D2342" w:rsidR="00AB4172" w:rsidRPr="004E2F2F" w:rsidRDefault="00CE7EAC" w:rsidP="00AB417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3</w:t>
            </w:r>
            <w:r w:rsidR="00AB4172"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B7BD9CF" w14:textId="77777777" w:rsidR="00AB4172" w:rsidRPr="004E2F2F" w:rsidRDefault="00AB4172" w:rsidP="00AB417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DGNB razredi kakovosti vgrajenih materialov, elementov in opreme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95FBA69" w14:textId="77777777" w:rsidR="00AB4172" w:rsidRPr="004E2F2F" w:rsidRDefault="00AB4172" w:rsidP="00AB417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JULFS--6X9001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87F0A51" w14:textId="77777777" w:rsidR="00AB4172" w:rsidRPr="004E2F2F" w:rsidRDefault="00AB4172" w:rsidP="00AB417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4</w:t>
            </w:r>
          </w:p>
        </w:tc>
      </w:tr>
      <w:tr w:rsidR="00CE7EAC" w:rsidRPr="004E2F2F" w14:paraId="1B0DFD84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A8F328E" w14:textId="77777777" w:rsidR="00CE7EAC" w:rsidRPr="004E2F2F" w:rsidRDefault="00CE7EAC" w:rsidP="007467C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334A6" w14:textId="1B1164D4" w:rsidR="00CE7EAC" w:rsidRPr="004E2F2F" w:rsidRDefault="00CE7EAC" w:rsidP="007467C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4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4578D97" w14:textId="274C844B" w:rsidR="00CE7EAC" w:rsidRPr="004E2F2F" w:rsidRDefault="00CE7EAC" w:rsidP="007467C4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DGNB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quality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classes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materials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components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installed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DDF7FB2" w14:textId="327FF0D4" w:rsidR="00CE7EAC" w:rsidRPr="004E2F2F" w:rsidRDefault="00CE7EAC" w:rsidP="007467C4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JULFS--6X9001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2329F16" w14:textId="46C5BF38" w:rsidR="00CE7EAC" w:rsidRPr="004E2F2F" w:rsidRDefault="00B03932" w:rsidP="007467C4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4</w:t>
            </w:r>
          </w:p>
        </w:tc>
      </w:tr>
      <w:tr w:rsidR="00AB4172" w:rsidRPr="004E2F2F" w14:paraId="52DE8813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28D9AB" w14:textId="77777777" w:rsidR="00AB4172" w:rsidRPr="004E2F2F" w:rsidRDefault="00AB4172" w:rsidP="00AB417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36CDC" w14:textId="43EC3BBC" w:rsidR="00AB4172" w:rsidRPr="004E2F2F" w:rsidRDefault="00CE7EAC" w:rsidP="00AB417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5</w:t>
            </w:r>
            <w:r w:rsidR="00AB4172"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9E3F171" w14:textId="7244B0C3" w:rsidR="00AB4172" w:rsidRPr="004E2F2F" w:rsidRDefault="00CE7EAC" w:rsidP="00AB417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POPIS, SKUPNA REKAPITULACIJA STROŠKOV/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CE7EAC">
              <w:rPr>
                <w:rFonts w:cs="Calibri"/>
                <w:color w:val="000000"/>
                <w:sz w:val="16"/>
                <w:szCs w:val="16"/>
                <w:lang w:eastAsia="sl-SI"/>
              </w:rPr>
              <w:t>BILL OF QUANTITIES, TOTAL COST SUMMARY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8B23467" w14:textId="1431A014" w:rsidR="00AB4172" w:rsidRPr="004E2F2F" w:rsidRDefault="00AB4172" w:rsidP="00AB417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JULFS--6V9000</w:t>
            </w:r>
            <w:r w:rsidR="00CE7EAC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7910E4E" w14:textId="367F342F" w:rsidR="00AB4172" w:rsidRPr="004E2F2F" w:rsidRDefault="00AB4172" w:rsidP="00AB417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4</w:t>
            </w:r>
            <w:r w:rsidR="00296037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3</w:t>
            </w:r>
          </w:p>
        </w:tc>
      </w:tr>
      <w:tr w:rsidR="00D65B62" w:rsidRPr="004E2F2F" w14:paraId="00311B55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E172DA0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E1C1C" w14:textId="16E3C83F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6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5BC90E80" w14:textId="2A6F1736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GRADBENO OBRTNIŠKIH DEL, ZAKLONIŠČE/BOQ OF CONSTRUCTION AND CRAFT WORKS, SHELTER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B3E2468" w14:textId="4EF8B113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JULFS--6A2002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A0796CE" w14:textId="340DE1B4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82</w:t>
            </w:r>
          </w:p>
        </w:tc>
      </w:tr>
      <w:tr w:rsidR="00D65B62" w:rsidRPr="004E2F2F" w14:paraId="32E0B800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B57B845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516B1" w14:textId="47C7AC5D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7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8846629" w14:textId="711F380B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GRADBENO OBRTNIŠKIH DEL, STAVBA/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BOQ OF CONSTRUCTION AND CRAFT WORKS, BUILDING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A4FEEE9" w14:textId="116CF3C5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JULFS--6A1020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78D4D70" w14:textId="2BAAD916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829</w:t>
            </w:r>
          </w:p>
        </w:tc>
      </w:tr>
      <w:tr w:rsidR="00D65B62" w:rsidRPr="004E2F2F" w14:paraId="27A2DD38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FFAA91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F8352" w14:textId="618AAFED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8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79DCA5D" w14:textId="3733431D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GRADBENO OBRTNIŠKIH DEL, AKUSTIČNE CELICE/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BOQ OF CONSTRUCTION AND CRAFT WORKS, ACUSTIC CELLS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B692914" w14:textId="62CD699A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JULFS--6A1019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C59AF32" w14:textId="01659379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8</w:t>
            </w:r>
            <w:r w:rsidR="0087592A">
              <w:rPr>
                <w:sz w:val="16"/>
                <w:szCs w:val="16"/>
              </w:rPr>
              <w:t>8</w:t>
            </w:r>
          </w:p>
        </w:tc>
      </w:tr>
      <w:tr w:rsidR="00D65B62" w:rsidRPr="004E2F2F" w14:paraId="5DF98EB7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CFCD1CB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92240" w14:textId="62B6C2A1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9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B73D25C" w14:textId="42C0D4D0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GRADBENIH DEL, IZKOP IN ZAŠČITA GRADBENE JAME/ BOQ OF CONSTRUCTION WORKS, EXCAVATION AND SHORING OF C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ONSTRUCTION</w:t>
            </w:r>
            <w:r w:rsidRPr="0038045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PIT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559D67C" w14:textId="14ADFECA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JULFS--6G1502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2861C54" w14:textId="69EC1A1D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 w:rsidR="0087592A">
              <w:rPr>
                <w:sz w:val="16"/>
                <w:szCs w:val="16"/>
              </w:rPr>
              <w:t>8</w:t>
            </w:r>
          </w:p>
        </w:tc>
      </w:tr>
      <w:tr w:rsidR="00D65B62" w:rsidRPr="004E2F2F" w14:paraId="435354AC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9E4F844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53738" w14:textId="5643FDBF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0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8F45C79" w14:textId="347B4259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GRADBENIH DEL, ZUNANJA UREDITEV OBJEKTA/BOQ OF GRADING AND PAVING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18C74FC" w14:textId="442B99C3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JULFS--6G1602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470B819" w14:textId="414AD935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50</w:t>
            </w:r>
          </w:p>
        </w:tc>
      </w:tr>
      <w:tr w:rsidR="00D65B62" w:rsidRPr="004E2F2F" w14:paraId="03C5D511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E43029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88164" w14:textId="6265AA5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E28B3C5" w14:textId="6C6E7323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GRADBENIH DEL, KOMUNALNI PRIKLJUČKI OBJEKTA/BOQ OF UTILITY CONNECTIONS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A854943" w14:textId="56AFD92C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JULFS--6G1603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65847C4" w14:textId="1DDA07F7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71</w:t>
            </w:r>
          </w:p>
        </w:tc>
      </w:tr>
      <w:tr w:rsidR="00D65B62" w:rsidRPr="004E2F2F" w14:paraId="56848441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D3DC074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E14F" w14:textId="115ED8B3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A2C4BE6" w14:textId="65579CA9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 Zaklonišče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06872E0" w14:textId="1E28EF40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JULFS--6E9002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20BB751" w14:textId="3E117E76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40</w:t>
            </w:r>
          </w:p>
        </w:tc>
      </w:tr>
      <w:tr w:rsidR="00D65B62" w:rsidRPr="004E2F2F" w14:paraId="25784DA3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4D29412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743F2" w14:textId="24EA7464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3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9464062" w14:textId="46DE7030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3/2 Sončna elektrarna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Solar Power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Plant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7209C2F" w14:textId="731623FE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JULFS--6E9032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91493D5" w14:textId="7183A6B1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 w:rsidR="0087592A">
              <w:rPr>
                <w:sz w:val="16"/>
                <w:szCs w:val="16"/>
              </w:rPr>
              <w:t>6</w:t>
            </w:r>
          </w:p>
        </w:tc>
      </w:tr>
      <w:tr w:rsidR="00D65B62" w:rsidRPr="004E2F2F" w14:paraId="4821E182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347386A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BF7F3" w14:textId="7830F87A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4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373FD05" w14:textId="466161F3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3/3 SN napajanje in transformatorska postaja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MV Power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Transformer</w:t>
            </w:r>
            <w:proofErr w:type="spellEnd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3A10">
              <w:rPr>
                <w:rFonts w:cs="Calibri"/>
                <w:color w:val="000000"/>
                <w:sz w:val="16"/>
                <w:szCs w:val="16"/>
                <w:lang w:eastAsia="sl-SI"/>
              </w:rPr>
              <w:t>Substation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3BE7732" w14:textId="0E6E5B68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JULFS--6E9062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CEF6C7E" w14:textId="3EFA1281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1</w:t>
            </w:r>
            <w:r w:rsidR="0087592A">
              <w:rPr>
                <w:sz w:val="16"/>
                <w:szCs w:val="16"/>
              </w:rPr>
              <w:t>25</w:t>
            </w:r>
          </w:p>
        </w:tc>
      </w:tr>
      <w:tr w:rsidR="00D65B62" w:rsidRPr="004E2F2F" w14:paraId="3BFB5903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6D519DB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DDA66" w14:textId="7ABAAAD3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5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DC04DD9" w14:textId="44DF8ADD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3/4 NN razvod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LV </w:t>
            </w:r>
            <w:proofErr w:type="spellStart"/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>Electrical</w:t>
            </w:r>
            <w:proofErr w:type="spellEnd"/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9725CE">
              <w:rPr>
                <w:rFonts w:cs="Calibri"/>
                <w:color w:val="000000"/>
                <w:sz w:val="16"/>
                <w:szCs w:val="16"/>
                <w:lang w:eastAsia="sl-SI"/>
              </w:rPr>
              <w:t>Distribution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5777306" w14:textId="62D2F857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JULFS--6E9122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28463F4" w14:textId="464FA41E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1</w:t>
            </w:r>
            <w:r w:rsidR="0087592A">
              <w:rPr>
                <w:sz w:val="16"/>
                <w:szCs w:val="16"/>
              </w:rPr>
              <w:t>48</w:t>
            </w:r>
          </w:p>
        </w:tc>
      </w:tr>
      <w:tr w:rsidR="00D65B62" w:rsidRPr="004E2F2F" w14:paraId="2A960982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381FCF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944CF" w14:textId="0184832A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6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51417AE9" w14:textId="64EBE7E3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3/5 Ozemljitve, strelovod in izenačitev potencialov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Earthing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Lightning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Protection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Potential</w:t>
            </w:r>
            <w:proofErr w:type="spellEnd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106C8">
              <w:rPr>
                <w:rFonts w:cs="Calibri"/>
                <w:color w:val="000000"/>
                <w:sz w:val="16"/>
                <w:szCs w:val="16"/>
                <w:lang w:eastAsia="sl-SI"/>
              </w:rPr>
              <w:t>Equalization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81521F2" w14:textId="5FED74BF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JULFS--6E9262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DC430EF" w14:textId="1C9C11FB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D65B62" w:rsidRPr="004E2F2F" w14:paraId="02ED9F4C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8F77B0B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84564" w14:textId="6B35B928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7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ECAD27C" w14:textId="53AEB8C9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3/6 Vtičnice in mala moč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Outlets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Low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Power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5F9D1FC" w14:textId="55A650BB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JULFS--6E9302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BF9A2F7" w14:textId="6625E14A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 w:rsidR="0087592A">
              <w:rPr>
                <w:sz w:val="16"/>
                <w:szCs w:val="16"/>
              </w:rPr>
              <w:t>8</w:t>
            </w:r>
          </w:p>
        </w:tc>
      </w:tr>
      <w:tr w:rsidR="00D65B62" w:rsidRPr="004E2F2F" w14:paraId="7F4B91B4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04D79C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73EF" w14:textId="3BD9D85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18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4FC76C3" w14:textId="49231CF8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3/7 Razsvetljava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Lighting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464CFA3" w14:textId="132FA8EE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JULFS--6E9322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A7E6DEB" w14:textId="7EB6CCC2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55</w:t>
            </w:r>
          </w:p>
        </w:tc>
      </w:tr>
      <w:tr w:rsidR="00D65B62" w:rsidRPr="004E2F2F" w14:paraId="618B6B7C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7050EF4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B9C8A" w14:textId="3F1489E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19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56513FE2" w14:textId="12E7510B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3/8 Univerzalno </w:t>
            </w:r>
            <w:proofErr w:type="spellStart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kabliranje</w:t>
            </w:r>
            <w:proofErr w:type="spellEnd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WiFi</w:t>
            </w:r>
            <w:proofErr w:type="spellEnd"/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in drugi IKS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Structured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cabling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WiFi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,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Other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Information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Communication</w:t>
            </w:r>
            <w:proofErr w:type="spellEnd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2640D">
              <w:rPr>
                <w:rFonts w:cs="Calibri"/>
                <w:color w:val="000000"/>
                <w:sz w:val="16"/>
                <w:szCs w:val="16"/>
                <w:lang w:eastAsia="sl-SI"/>
              </w:rPr>
              <w:t>Systems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60CB4B8" w14:textId="51B73196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JULFS--6E9352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07DB4BC" w14:textId="65008A9E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84</w:t>
            </w:r>
          </w:p>
        </w:tc>
      </w:tr>
      <w:tr w:rsidR="00D65B62" w:rsidRPr="004E2F2F" w14:paraId="04DE434F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CA7500F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72B62" w14:textId="469BBE36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0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30849F0" w14:textId="259ABAB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3/9 </w:t>
            </w:r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Aktivni sistemi protipožarne zaščite in javljanje plinov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Active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Fire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Protection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Systems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Gas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Detection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0092F10" w14:textId="12C6A569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JULFS--6E9402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B5F5F78" w14:textId="50AC5E91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64</w:t>
            </w:r>
          </w:p>
        </w:tc>
      </w:tr>
      <w:tr w:rsidR="00D65B62" w:rsidRPr="004E2F2F" w14:paraId="7AC00375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C8D077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49DB" w14:textId="355EBE4F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1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9085497" w14:textId="476E1623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3/10 Tehnično varovanje in pristopna kontrola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Technical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Security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Access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Control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FA1EC69" w14:textId="6FE4B487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JULFS--6E9462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1F763E5" w14:textId="15E35E53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62</w:t>
            </w:r>
          </w:p>
        </w:tc>
      </w:tr>
      <w:tr w:rsidR="00D65B62" w:rsidRPr="004E2F2F" w14:paraId="36945649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3519358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E69EA" w14:textId="11BB8655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18212C6" w14:textId="6D3C2336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3/11 Ozvočenje/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Sound</w:t>
            </w:r>
            <w:proofErr w:type="spellEnd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1A7337">
              <w:rPr>
                <w:rFonts w:cs="Calibri"/>
                <w:color w:val="000000"/>
                <w:sz w:val="16"/>
                <w:szCs w:val="16"/>
                <w:lang w:eastAsia="sl-SI"/>
              </w:rPr>
              <w:t>System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616E475" w14:textId="17346207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JULFS--6E9502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74754FD" w14:textId="60DE60B5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  <w:tr w:rsidR="00D65B62" w:rsidRPr="004E2F2F" w14:paraId="0DD27077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BF0954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5E16B" w14:textId="02E1FB2C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23.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23569C3" w14:textId="7F9E1416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3/12 Multimedijska oprema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Multimedia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Equipment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62737E8" w14:textId="6958CA10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JULFS--6E9542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9989680" w14:textId="39B122F1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1</w:t>
            </w:r>
            <w:r w:rsidR="0087592A">
              <w:rPr>
                <w:sz w:val="16"/>
                <w:szCs w:val="16"/>
              </w:rPr>
              <w:t>33</w:t>
            </w:r>
          </w:p>
        </w:tc>
      </w:tr>
      <w:tr w:rsidR="00D65B62" w:rsidRPr="004E2F2F" w14:paraId="4E10A9A4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312F0A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67A1C" w14:textId="2B8183BE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24.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EE75818" w14:textId="05B7CBAC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ELEKTRO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ELECTRICAL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3/13 Avtomatizacija zgradbe - BMS in CNS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Building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Automation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- BMS </w:t>
            </w:r>
            <w:proofErr w:type="spellStart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795148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CMS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C2B54FB" w14:textId="4468D01C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JULFS--6E9602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567E6DF" w14:textId="0DF722AD" w:rsidR="00D65B62" w:rsidRPr="00D65B62" w:rsidRDefault="0087592A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349</w:t>
            </w:r>
          </w:p>
        </w:tc>
      </w:tr>
      <w:tr w:rsidR="00D65B62" w:rsidRPr="004E2F2F" w14:paraId="36171BF4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F53813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50546" w14:textId="1E0B9D3C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25.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70581622" w14:textId="4FC0C9DB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4/1 Zaklonišče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Shelter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E561008" w14:textId="1332BBF6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JULFS--6S0103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6B20282" w14:textId="25F64157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5</w:t>
            </w:r>
            <w:r w:rsidR="00811F50">
              <w:rPr>
                <w:sz w:val="16"/>
                <w:szCs w:val="16"/>
              </w:rPr>
              <w:t>9</w:t>
            </w:r>
          </w:p>
        </w:tc>
      </w:tr>
      <w:tr w:rsidR="00D65B62" w:rsidRPr="004E2F2F" w14:paraId="57C9266B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E2E6BB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A7E08" w14:textId="7C3C67F0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6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481DA8B" w14:textId="7F11A394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4/3 </w:t>
            </w:r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Prezračevanje in klimatizacija laboratorijskih in kletnih prostorov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Ventilation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Air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Conditioning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Basement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Rooms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4A9AD9D" w14:textId="7B9CDE4F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JULFS--6S0302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C760C77" w14:textId="6A5616F7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 w:rsidR="00811F50">
              <w:rPr>
                <w:sz w:val="16"/>
                <w:szCs w:val="16"/>
              </w:rPr>
              <w:t>84</w:t>
            </w:r>
          </w:p>
        </w:tc>
      </w:tr>
      <w:tr w:rsidR="00D65B62" w:rsidRPr="004E2F2F" w14:paraId="2C63B562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D3B401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D821A" w14:textId="3A3308AA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27.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4964DCF6" w14:textId="15AFB804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4/4 </w:t>
            </w:r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Prezračevanje in klimatizacija pedagoških in ostalih prostorov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/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Ventilation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Air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Conditioning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of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Educational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Other</w:t>
            </w:r>
            <w:proofErr w:type="spellEnd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DB4190">
              <w:rPr>
                <w:rFonts w:cs="Calibri"/>
                <w:color w:val="000000"/>
                <w:sz w:val="16"/>
                <w:szCs w:val="16"/>
                <w:lang w:eastAsia="sl-SI"/>
              </w:rPr>
              <w:t>Rooms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3D7DA814" w14:textId="14C6A33C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JULFS--6S0402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8A5D186" w14:textId="66647B68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 w:rsidR="00811F50">
              <w:rPr>
                <w:sz w:val="16"/>
                <w:szCs w:val="16"/>
              </w:rPr>
              <w:t>52</w:t>
            </w:r>
          </w:p>
        </w:tc>
      </w:tr>
      <w:tr w:rsidR="00D65B62" w:rsidRPr="004E2F2F" w14:paraId="73C6799D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3230D2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78EF5" w14:textId="00BCBE5A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28.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5383F5FD" w14:textId="66122F5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4/5 </w:t>
            </w:r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Sistemi za gašenje požara in hidrantno omrežje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Fire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extinguishing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systems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Hydrant</w:t>
            </w:r>
            <w:proofErr w:type="spellEnd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8822F4">
              <w:rPr>
                <w:rFonts w:cs="Calibri"/>
                <w:color w:val="000000"/>
                <w:sz w:val="16"/>
                <w:szCs w:val="16"/>
                <w:lang w:eastAsia="sl-SI"/>
              </w:rPr>
              <w:t>Network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880D277" w14:textId="0413E629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JULFS--6S0502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5116D3C1" w14:textId="5A63DFD6" w:rsidR="00D65B62" w:rsidRPr="00D65B62" w:rsidRDefault="00811F50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60</w:t>
            </w:r>
          </w:p>
        </w:tc>
      </w:tr>
      <w:tr w:rsidR="00D65B62" w:rsidRPr="004E2F2F" w14:paraId="04D19D8D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0346875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8240D" w14:textId="03E37689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29.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8ABCE82" w14:textId="7AFE9638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4/6 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Geosonde</w:t>
            </w:r>
            <w:proofErr w:type="spellEnd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Borehole</w:t>
            </w:r>
            <w:proofErr w:type="spellEnd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Heat</w:t>
            </w:r>
            <w:proofErr w:type="spellEnd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5C2894">
              <w:rPr>
                <w:rFonts w:cs="Calibri"/>
                <w:color w:val="000000"/>
                <w:sz w:val="16"/>
                <w:szCs w:val="16"/>
                <w:lang w:eastAsia="sl-SI"/>
              </w:rPr>
              <w:t>Exchangers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21E0527" w14:textId="424E14E7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JULFS--6S0602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4B87E4A" w14:textId="1FA07D77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 w:rsidR="00811F50">
              <w:rPr>
                <w:sz w:val="16"/>
                <w:szCs w:val="16"/>
              </w:rPr>
              <w:t>8</w:t>
            </w:r>
          </w:p>
        </w:tc>
      </w:tr>
      <w:tr w:rsidR="00D65B62" w:rsidRPr="004E2F2F" w14:paraId="5AF14C9E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95D454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F9DDE" w14:textId="688F6F5A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30.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7581129" w14:textId="07341288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4/7 Ogrevanje in hlajenje</w:t>
            </w:r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Heating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Cooling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8971E9F" w14:textId="7B947D2A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JULFS--6S0702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687E9399" w14:textId="738AB760" w:rsidR="00D65B62" w:rsidRPr="00D65B62" w:rsidRDefault="00811F50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90</w:t>
            </w:r>
          </w:p>
        </w:tc>
      </w:tr>
      <w:tr w:rsidR="00D65B62" w:rsidRPr="004E2F2F" w14:paraId="72DECF1C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61522C9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46D9C" w14:textId="2F5D4C86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31.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0D4DC56E" w14:textId="77255284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4/8 Vodovod in kanalizacija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Water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and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Sewerage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B9BB292" w14:textId="4B502E7F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JULFS--6S0802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F1E9249" w14:textId="7A43BE68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6</w:t>
            </w:r>
            <w:r w:rsidR="00811F50">
              <w:rPr>
                <w:sz w:val="16"/>
                <w:szCs w:val="16"/>
              </w:rPr>
              <w:t>7</w:t>
            </w:r>
          </w:p>
        </w:tc>
      </w:tr>
      <w:tr w:rsidR="00D65B62" w:rsidRPr="004E2F2F" w14:paraId="6C3FFA6A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BC6825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440C4" w14:textId="1C0A818C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32.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1B655335" w14:textId="6737B28E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4/9 Zemeljski plin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Natural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Gas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935CDFB" w14:textId="4A9A6C0D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JULFS--6S0902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02BD2BA" w14:textId="2B44EC64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2</w:t>
            </w:r>
            <w:r w:rsidR="00811F50">
              <w:rPr>
                <w:sz w:val="16"/>
                <w:szCs w:val="16"/>
              </w:rPr>
              <w:t>9</w:t>
            </w:r>
          </w:p>
        </w:tc>
      </w:tr>
      <w:tr w:rsidR="00D65B62" w:rsidRPr="004E2F2F" w14:paraId="7F8003F1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76B455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11C95" w14:textId="5A1892FA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33.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25E27C23" w14:textId="1F357BC9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 xml:space="preserve">4/10 </w:t>
            </w:r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Strojno-tehnološki mediji/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Mechanical-Technological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Media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7CC115DD" w14:textId="43D0F6DF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JULFS--6S1002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670C69C" w14:textId="28BEC895" w:rsidR="00D65B62" w:rsidRPr="00D65B62" w:rsidRDefault="00820DC6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</w:rPr>
              <w:t>92</w:t>
            </w:r>
          </w:p>
        </w:tc>
      </w:tr>
      <w:tr w:rsidR="00D65B62" w:rsidRPr="004E2F2F" w14:paraId="2150209B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D243A5F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0383D" w14:textId="7BCB66B8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34.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31DA3B07" w14:textId="60B409BC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STROJNIH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BOQ OF 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MECHANICAL</w:t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WORKS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  <w:t>4/11 Laboratorij LICEM, oskrba z gorivi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Laboratory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LICEM,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Fuel</w:t>
            </w:r>
            <w:proofErr w:type="spellEnd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 xml:space="preserve"> </w:t>
            </w:r>
            <w:proofErr w:type="spellStart"/>
            <w:r w:rsidRPr="004C6CD4">
              <w:rPr>
                <w:rFonts w:cs="Calibri"/>
                <w:color w:val="000000"/>
                <w:sz w:val="16"/>
                <w:szCs w:val="16"/>
                <w:lang w:eastAsia="sl-SI"/>
              </w:rPr>
              <w:t>supply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C173E3B" w14:textId="7E78E603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JULFS--6S1102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2BB2A3C" w14:textId="45634EB0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3</w:t>
            </w:r>
            <w:r w:rsidR="00820DC6">
              <w:rPr>
                <w:sz w:val="16"/>
                <w:szCs w:val="16"/>
              </w:rPr>
              <w:t>5</w:t>
            </w:r>
          </w:p>
        </w:tc>
      </w:tr>
      <w:tr w:rsidR="00D65B62" w:rsidRPr="004E2F2F" w14:paraId="6E1E62CD" w14:textId="77777777" w:rsidTr="0067787C">
        <w:trPr>
          <w:cantSplit/>
          <w:trHeight w:val="255"/>
        </w:trPr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1E9B6D5" w14:textId="77777777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7BE80" w14:textId="221F3A44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3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5</w:t>
            </w: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.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  <w:noWrap/>
          </w:tcPr>
          <w:p w14:paraId="6FF42C63" w14:textId="47C3C118" w:rsidR="00D65B62" w:rsidRPr="004E2F2F" w:rsidRDefault="00D65B62" w:rsidP="00D65B62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color w:val="000000"/>
                <w:sz w:val="16"/>
                <w:szCs w:val="16"/>
                <w:lang w:eastAsia="sl-SI"/>
              </w:rPr>
              <w:t>PROJEKTANTSKI POPIS KRAJINSKIH DEL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/</w:t>
            </w: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br/>
            </w:r>
            <w:r w:rsidRPr="00940939">
              <w:rPr>
                <w:rFonts w:cs="Calibri"/>
                <w:color w:val="000000"/>
                <w:sz w:val="16"/>
                <w:szCs w:val="16"/>
                <w:lang w:eastAsia="sl-SI"/>
              </w:rPr>
              <w:t>BOQ OF LANDSCAPE ARCHITECTURE WORKS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557B480" w14:textId="738BC224" w:rsidR="00D65B62" w:rsidRPr="004E2F2F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4E2F2F"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JULFS--6K0001</w:t>
            </w:r>
            <w:r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  <w:t>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0B44096" w14:textId="06301CA5" w:rsidR="00D65B62" w:rsidRPr="00D65B62" w:rsidRDefault="00D65B62" w:rsidP="00D65B62">
            <w:pPr>
              <w:spacing w:before="40"/>
              <w:rPr>
                <w:rFonts w:cs="Calibri"/>
                <w:bCs/>
                <w:color w:val="000000"/>
                <w:sz w:val="16"/>
                <w:szCs w:val="16"/>
                <w:lang w:eastAsia="sl-SI"/>
              </w:rPr>
            </w:pPr>
            <w:r w:rsidRPr="00D65B62">
              <w:rPr>
                <w:sz w:val="16"/>
                <w:szCs w:val="16"/>
              </w:rPr>
              <w:t>5</w:t>
            </w:r>
            <w:r w:rsidR="00820DC6">
              <w:rPr>
                <w:sz w:val="16"/>
                <w:szCs w:val="16"/>
              </w:rPr>
              <w:t>7</w:t>
            </w:r>
          </w:p>
        </w:tc>
      </w:tr>
    </w:tbl>
    <w:p w14:paraId="605F6C75" w14:textId="65CBCFAA" w:rsidR="006029C2" w:rsidRDefault="006029C2" w:rsidP="004F171C"/>
    <w:p w14:paraId="47D0A277" w14:textId="77777777" w:rsidR="004F171C" w:rsidRPr="00143DF7" w:rsidRDefault="004F171C" w:rsidP="004F171C"/>
    <w:p w14:paraId="42A3D9A4" w14:textId="77777777" w:rsidR="005E6961" w:rsidRDefault="005E6961" w:rsidP="004F171C">
      <w:pPr>
        <w:sectPr w:rsidR="005E6961" w:rsidSect="00157D87">
          <w:headerReference w:type="default" r:id="rId21"/>
          <w:footerReference w:type="default" r:id="rId22"/>
          <w:pgSz w:w="11907" w:h="16840" w:code="9"/>
          <w:pgMar w:top="1985" w:right="851" w:bottom="1418" w:left="1701" w:header="709" w:footer="266" w:gutter="0"/>
          <w:pgNumType w:start="1"/>
          <w:cols w:space="708"/>
        </w:sectPr>
      </w:pPr>
    </w:p>
    <w:p w14:paraId="53A84D88" w14:textId="26AF3759" w:rsidR="005E6961" w:rsidRDefault="00C74D37" w:rsidP="005E6961">
      <w:pPr>
        <w:tabs>
          <w:tab w:val="left" w:pos="2552"/>
        </w:tabs>
        <w:spacing w:after="360"/>
        <w:ind w:left="2552" w:hanging="2552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ZBIRNO </w:t>
      </w:r>
      <w:r w:rsidR="005E6961">
        <w:rPr>
          <w:b/>
          <w:sz w:val="28"/>
          <w:szCs w:val="28"/>
        </w:rPr>
        <w:t>TEHNIČNO POROČILO</w:t>
      </w:r>
    </w:p>
    <w:tbl>
      <w:tblPr>
        <w:tblStyle w:val="Tabelamrea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9640"/>
      </w:tblGrid>
      <w:tr w:rsidR="005E6961" w:rsidRPr="00143DF7" w14:paraId="10ADF498" w14:textId="77777777" w:rsidTr="000A157F">
        <w:trPr>
          <w:cantSplit/>
          <w:trHeight w:val="255"/>
        </w:trPr>
        <w:tc>
          <w:tcPr>
            <w:tcW w:w="9640" w:type="dxa"/>
          </w:tcPr>
          <w:tbl>
            <w:tblPr>
              <w:tblStyle w:val="Tabelamrea"/>
              <w:tblW w:w="0" w:type="auto"/>
              <w:tblBorders>
                <w:top w:val="single" w:sz="8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D04F56" w:rsidRPr="00143DF7" w14:paraId="4B3B0047" w14:textId="77777777" w:rsidTr="00B07128">
              <w:trPr>
                <w:cantSplit/>
                <w:trHeight w:val="255"/>
                <w:tblHeader/>
              </w:trPr>
              <w:tc>
                <w:tcPr>
                  <w:tcW w:w="4678" w:type="dxa"/>
                </w:tcPr>
                <w:p w14:paraId="3AFF6EE2" w14:textId="77777777" w:rsidR="00D04F56" w:rsidRPr="00143DF7" w:rsidRDefault="00D04F56" w:rsidP="000A157F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  <w:r w:rsidRPr="00143DF7"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  <w:t>INVESTITOR</w:t>
                  </w:r>
                </w:p>
              </w:tc>
              <w:tc>
                <w:tcPr>
                  <w:tcW w:w="4678" w:type="dxa"/>
                </w:tcPr>
                <w:p w14:paraId="7AB34A6C" w14:textId="5ADF1397" w:rsidR="00D04F56" w:rsidRPr="00143DF7" w:rsidRDefault="00D04F56" w:rsidP="000A157F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8"/>
                      <w:szCs w:val="18"/>
                      <w:lang w:eastAsia="sl-SI"/>
                    </w:rPr>
                  </w:pPr>
                </w:p>
              </w:tc>
            </w:tr>
          </w:tbl>
          <w:p w14:paraId="31868520" w14:textId="77777777" w:rsidR="005E6961" w:rsidRPr="00143DF7" w:rsidRDefault="005E6961" w:rsidP="000A157F"/>
        </w:tc>
      </w:tr>
      <w:tr w:rsidR="005E6961" w:rsidRPr="00143DF7" w14:paraId="23137722" w14:textId="77777777" w:rsidTr="000A157F">
        <w:trPr>
          <w:cantSplit/>
          <w:trHeight w:val="284"/>
        </w:trPr>
        <w:tc>
          <w:tcPr>
            <w:tcW w:w="9640" w:type="dxa"/>
          </w:tcPr>
          <w:tbl>
            <w:tblPr>
              <w:tblW w:w="9356" w:type="dxa"/>
              <w:tblBorders>
                <w:top w:val="single" w:sz="4" w:space="0" w:color="auto"/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78"/>
              <w:gridCol w:w="4678"/>
            </w:tblGrid>
            <w:tr w:rsidR="005E6961" w:rsidRPr="00143DF7" w14:paraId="77C12EDA" w14:textId="77777777" w:rsidTr="00E85CC9">
              <w:trPr>
                <w:trHeight w:val="255"/>
              </w:trPr>
              <w:tc>
                <w:tcPr>
                  <w:tcW w:w="4678" w:type="dxa"/>
                  <w:noWrap/>
                </w:tcPr>
                <w:p w14:paraId="7C8D2822" w14:textId="77777777" w:rsidR="005E6961" w:rsidRPr="00143DF7" w:rsidRDefault="005E6961" w:rsidP="000A157F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8C462B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INVESTITOR 1</w:t>
                  </w:r>
                </w:p>
              </w:tc>
              <w:tc>
                <w:tcPr>
                  <w:tcW w:w="4678" w:type="dxa"/>
                </w:tcPr>
                <w:p w14:paraId="4E49940A" w14:textId="77777777" w:rsidR="005E6961" w:rsidRPr="006C5809" w:rsidRDefault="005E6961" w:rsidP="000A157F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</w:tr>
            <w:tr w:rsidR="005E6961" w:rsidRPr="00143DF7" w14:paraId="7FE2C5BE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492F5EA0" w14:textId="77777777" w:rsidR="005E6961" w:rsidRPr="00143DF7" w:rsidRDefault="005E6961" w:rsidP="000A157F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ime in priimek ali naziv družbe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394DFCAA" w14:textId="77777777" w:rsidR="005E6961" w:rsidRPr="006C5809" w:rsidRDefault="005E6961" w:rsidP="000A157F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UNIVERZA V LJUBLJANI</w:t>
                  </w:r>
                </w:p>
              </w:tc>
            </w:tr>
            <w:tr w:rsidR="005E6961" w:rsidRPr="00143DF7" w14:paraId="1990EB82" w14:textId="77777777" w:rsidTr="00D04F56">
              <w:trPr>
                <w:trHeight w:val="255"/>
              </w:trPr>
              <w:tc>
                <w:tcPr>
                  <w:tcW w:w="4678" w:type="dxa"/>
                  <w:noWrap/>
                </w:tcPr>
                <w:p w14:paraId="39C90EDF" w14:textId="77777777" w:rsidR="005E6961" w:rsidRPr="00143DF7" w:rsidRDefault="005E6961" w:rsidP="000A157F">
                  <w:pPr>
                    <w:spacing w:before="40"/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</w:pPr>
                  <w:r w:rsidRPr="00143DF7">
                    <w:rPr>
                      <w:rFonts w:cs="Calibri"/>
                      <w:color w:val="000000"/>
                      <w:sz w:val="16"/>
                      <w:szCs w:val="16"/>
                      <w:lang w:eastAsia="sl-SI"/>
                    </w:rPr>
                    <w:t>naslov ali poslovni naslov družbe </w:t>
                  </w:r>
                </w:p>
              </w:tc>
              <w:tc>
                <w:tcPr>
                  <w:tcW w:w="4678" w:type="dxa"/>
                  <w:shd w:val="clear" w:color="auto" w:fill="FFD5B3"/>
                </w:tcPr>
                <w:p w14:paraId="714C5CCC" w14:textId="77777777" w:rsidR="005E6961" w:rsidRPr="006C5809" w:rsidRDefault="005E6961" w:rsidP="000A157F">
                  <w:pPr>
                    <w:spacing w:before="40"/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</w:pPr>
                  <w:r w:rsidRPr="006C5809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eastAsia="sl-SI"/>
                    </w:rPr>
                    <w:t>Kongresni trg 12,1000 LJUBLJANA</w:t>
                  </w:r>
                </w:p>
              </w:tc>
            </w:tr>
          </w:tbl>
          <w:p w14:paraId="67A79531" w14:textId="77777777" w:rsidR="005E6961" w:rsidRPr="00143DF7" w:rsidRDefault="005E6961" w:rsidP="000A157F"/>
        </w:tc>
      </w:tr>
    </w:tbl>
    <w:tbl>
      <w:tblPr>
        <w:tblW w:w="9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4678"/>
      </w:tblGrid>
      <w:tr w:rsidR="005E6961" w:rsidRPr="00143DF7" w14:paraId="4852F464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CCE1045" w14:textId="77777777" w:rsidR="005E6961" w:rsidRPr="006C5809" w:rsidRDefault="005E6961" w:rsidP="000A157F">
            <w:pPr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GRADNJI </w:t>
            </w:r>
          </w:p>
        </w:tc>
      </w:tr>
      <w:tr w:rsidR="005E6961" w:rsidRPr="00143DF7" w14:paraId="10F12E46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1768B8D" w14:textId="77777777" w:rsidR="005E6961" w:rsidRPr="006C5809" w:rsidRDefault="005E6961" w:rsidP="000A157F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naziv gradnje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BD4774A" w14:textId="77777777" w:rsidR="005E6961" w:rsidRPr="006C5809" w:rsidRDefault="005E6961" w:rsidP="000A157F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Fakulteta za strojništvo</w:t>
            </w:r>
          </w:p>
        </w:tc>
      </w:tr>
      <w:tr w:rsidR="005E6961" w:rsidRPr="00143DF7" w14:paraId="11D8866A" w14:textId="77777777" w:rsidTr="00D04F56">
        <w:trPr>
          <w:trHeight w:val="255"/>
        </w:trPr>
        <w:tc>
          <w:tcPr>
            <w:tcW w:w="93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F88E57C" w14:textId="77777777" w:rsidR="005E6961" w:rsidRPr="006C5809" w:rsidRDefault="005E6961" w:rsidP="000A157F">
            <w:pPr>
              <w:keepNext/>
              <w:spacing w:before="40"/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8"/>
                <w:szCs w:val="18"/>
                <w:lang w:eastAsia="sl-SI"/>
              </w:rPr>
              <w:t>PODATKI O PROJEKTNI DOKUMENTACIJI </w:t>
            </w:r>
          </w:p>
        </w:tc>
      </w:tr>
      <w:tr w:rsidR="005E6961" w:rsidRPr="00143DF7" w14:paraId="77102E17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AA9451C" w14:textId="77777777" w:rsidR="005E6961" w:rsidRPr="006C5809" w:rsidRDefault="005E6961" w:rsidP="000A157F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vrsta dokumentacije (DPP, DGD, PZI, PZO, PID, DL)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0ACD0A48" w14:textId="455E237C" w:rsidR="005E6961" w:rsidRPr="006C5809" w:rsidRDefault="005E1F0A" w:rsidP="000A157F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E1F0A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Dokumentacija za razpis (DZR)</w:t>
            </w:r>
          </w:p>
        </w:tc>
      </w:tr>
      <w:tr w:rsidR="005E6961" w:rsidRPr="00143DF7" w14:paraId="6945C0C4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C52290" w14:textId="77777777" w:rsidR="005E6961" w:rsidRPr="006C5809" w:rsidRDefault="005E6961" w:rsidP="000A157F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številka projekta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FCBD20B" w14:textId="785E06E1" w:rsidR="005E6961" w:rsidRPr="006C5809" w:rsidRDefault="005E1F0A" w:rsidP="000A157F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5E1F0A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362-19</w:t>
            </w:r>
          </w:p>
        </w:tc>
      </w:tr>
      <w:tr w:rsidR="00EB258F" w:rsidRPr="00143DF7" w14:paraId="3C434F3F" w14:textId="77777777" w:rsidTr="00072FAB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3EB1DECB" w14:textId="77777777" w:rsidR="00EB258F" w:rsidRPr="006C5809" w:rsidRDefault="00EB258F" w:rsidP="00072FAB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strokovno področje načrta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BCF6D3" w14:textId="77777777" w:rsidR="00EB258F" w:rsidRPr="009E4D34" w:rsidRDefault="00EB258F" w:rsidP="00072FA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1455D7C5" w14:textId="77777777" w:rsidR="00EB258F" w:rsidRPr="006C5809" w:rsidRDefault="00EB258F" w:rsidP="00072FAB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6290F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ZBIRNI NAČRT</w:t>
            </w:r>
          </w:p>
        </w:tc>
      </w:tr>
      <w:tr w:rsidR="00674D2C" w:rsidRPr="00143DF7" w14:paraId="541733B4" w14:textId="77777777" w:rsidTr="008A3017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07D3305" w14:textId="77777777" w:rsidR="00674D2C" w:rsidRPr="006C5809" w:rsidRDefault="00674D2C" w:rsidP="008A3017">
            <w:pPr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sl-SI"/>
              </w:rPr>
              <w:t>naziv načrta</w:t>
            </w: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1B353A" w14:textId="77777777" w:rsidR="00674D2C" w:rsidRPr="009E4D34" w:rsidRDefault="00674D2C" w:rsidP="008A3017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E4D34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0/1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44D5AB3E" w14:textId="2A4A8A4A" w:rsidR="00674D2C" w:rsidRPr="006C5809" w:rsidRDefault="00C62245" w:rsidP="00F67D78">
            <w:pPr>
              <w:spacing w:before="40"/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Zbirni načrt iz področja vseh strok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 xml:space="preserve"> / </w:t>
            </w:r>
            <w:r w:rsidR="00734B5D">
              <w:rPr>
                <w:rFonts w:cs="Calibri"/>
                <w:b/>
                <w:bCs/>
                <w:color w:val="000000"/>
                <w:sz w:val="16"/>
                <w:szCs w:val="16"/>
                <w:lang w:eastAsia="sl-SI"/>
              </w:rPr>
              <w:t>Brez notranje, pohištvene, laboratorijske in kuhinjske opreme</w:t>
            </w:r>
          </w:p>
        </w:tc>
      </w:tr>
      <w:tr w:rsidR="00674D2C" w:rsidRPr="00143DF7" w14:paraId="3E89743F" w14:textId="77777777" w:rsidTr="00D04F56">
        <w:trPr>
          <w:trHeight w:val="255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4011810" w14:textId="578E2DBA" w:rsidR="00674D2C" w:rsidRPr="006C5809" w:rsidRDefault="00674D2C" w:rsidP="00674D2C">
            <w:pPr>
              <w:keepNext/>
              <w:spacing w:before="40"/>
              <w:rPr>
                <w:rFonts w:cs="Calibri"/>
                <w:color w:val="000000"/>
                <w:sz w:val="16"/>
                <w:szCs w:val="16"/>
                <w:lang w:eastAsia="sl-SI"/>
              </w:rPr>
            </w:pPr>
            <w:r w:rsidRPr="006C5809">
              <w:rPr>
                <w:rFonts w:cs="Calibri"/>
                <w:color w:val="000000"/>
                <w:sz w:val="16"/>
                <w:szCs w:val="16"/>
                <w:lang w:eastAsia="sl-SI"/>
              </w:rPr>
              <w:t>številka načrta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B3"/>
          </w:tcPr>
          <w:p w14:paraId="2904F721" w14:textId="65B9A9DE" w:rsidR="00674D2C" w:rsidRPr="006C5809" w:rsidRDefault="00335614" w:rsidP="00674D2C">
            <w:pPr>
              <w:keepNext/>
              <w:spacing w:before="40"/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</w:pPr>
            <w:r>
              <w:rPr>
                <w:rFonts w:cs="Calibri"/>
                <w:b/>
                <w:color w:val="000000"/>
                <w:sz w:val="16"/>
                <w:szCs w:val="16"/>
                <w:lang w:eastAsia="sl-SI"/>
              </w:rPr>
              <w:t>JULFS--6V/02P</w:t>
            </w:r>
          </w:p>
        </w:tc>
      </w:tr>
    </w:tbl>
    <w:p w14:paraId="7768F0E6" w14:textId="77777777" w:rsidR="006633DD" w:rsidRPr="00143DF7" w:rsidRDefault="006633DD" w:rsidP="00C74D37">
      <w:pPr>
        <w:pStyle w:val="SlogPodatkiPred0pt"/>
        <w:tabs>
          <w:tab w:val="clear" w:pos="1701"/>
          <w:tab w:val="left" w:pos="2552"/>
        </w:tabs>
        <w:spacing w:before="240"/>
        <w:ind w:left="0" w:firstLine="0"/>
      </w:pPr>
    </w:p>
    <w:sectPr w:rsidR="006633DD" w:rsidRPr="00143DF7" w:rsidSect="00157D87">
      <w:headerReference w:type="default" r:id="rId23"/>
      <w:footerReference w:type="default" r:id="rId24"/>
      <w:pgSz w:w="11907" w:h="16840" w:code="9"/>
      <w:pgMar w:top="1985" w:right="851" w:bottom="1418" w:left="1701" w:header="709" w:footer="26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832E" w14:textId="77777777" w:rsidR="0060316F" w:rsidRDefault="0060316F">
      <w:r>
        <w:separator/>
      </w:r>
    </w:p>
  </w:endnote>
  <w:endnote w:type="continuationSeparator" w:id="0">
    <w:p w14:paraId="07AF0283" w14:textId="77777777" w:rsidR="0060316F" w:rsidRDefault="0060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2D9D4" w14:textId="77777777" w:rsidR="00DB3C89" w:rsidRDefault="00DB3C8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0" w:type="dxa"/>
      <w:tblLayout w:type="fixed"/>
      <w:tblLook w:val="01E0" w:firstRow="1" w:lastRow="1" w:firstColumn="1" w:lastColumn="1" w:noHBand="0" w:noVBand="0"/>
    </w:tblPr>
    <w:tblGrid>
      <w:gridCol w:w="894"/>
      <w:gridCol w:w="6386"/>
      <w:gridCol w:w="868"/>
      <w:gridCol w:w="1232"/>
    </w:tblGrid>
    <w:tr w:rsidR="00021789" w14:paraId="7161E7FE" w14:textId="77777777" w:rsidTr="00B32C92">
      <w:tc>
        <w:tcPr>
          <w:tcW w:w="9380" w:type="dxa"/>
          <w:gridSpan w:val="4"/>
          <w:tcBorders>
            <w:bottom w:val="single" w:sz="4" w:space="0" w:color="auto"/>
          </w:tcBorders>
          <w:vAlign w:val="center"/>
        </w:tcPr>
        <w:p w14:paraId="1499F53D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ind w:left="-51"/>
            <w:rPr>
              <w:sz w:val="14"/>
              <w:szCs w:val="14"/>
            </w:rPr>
          </w:pPr>
          <w:r w:rsidRPr="004E6224">
            <w:rPr>
              <w:sz w:val="14"/>
              <w:szCs w:val="14"/>
            </w:rPr>
            <w:t>© IBE, d.d., svetovanje, projektiranje in inženiring, Hajdrihova ulica 4, 1001 Ljubljana</w:t>
          </w:r>
        </w:p>
      </w:tc>
    </w:tr>
    <w:tr w:rsidR="00021789" w14:paraId="4F031BEE" w14:textId="77777777" w:rsidTr="00B32C92">
      <w:trPr>
        <w:trHeight w:val="240"/>
      </w:trPr>
      <w:tc>
        <w:tcPr>
          <w:tcW w:w="894" w:type="dxa"/>
          <w:tcBorders>
            <w:top w:val="single" w:sz="4" w:space="0" w:color="auto"/>
          </w:tcBorders>
        </w:tcPr>
        <w:p w14:paraId="540DFC60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Datoteka: </w:t>
          </w:r>
        </w:p>
      </w:tc>
      <w:tc>
        <w:tcPr>
          <w:tcW w:w="6386" w:type="dxa"/>
          <w:tcBorders>
            <w:top w:val="single" w:sz="4" w:space="0" w:color="auto"/>
            <w:right w:val="single" w:sz="4" w:space="0" w:color="auto"/>
          </w:tcBorders>
        </w:tcPr>
        <w:p w14:paraId="3797C784" w14:textId="48306B81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noProof/>
              <w:szCs w:val="16"/>
            </w:rPr>
            <w:fldChar w:fldCharType="begin"/>
          </w:r>
          <w:r>
            <w:rPr>
              <w:noProof/>
              <w:szCs w:val="16"/>
            </w:rPr>
            <w:instrText xml:space="preserve"> FILENAME   \* MERGEFORMAT </w:instrText>
          </w:r>
          <w:r>
            <w:rPr>
              <w:noProof/>
              <w:szCs w:val="16"/>
            </w:rPr>
            <w:fldChar w:fldCharType="separate"/>
          </w:r>
          <w:r w:rsidR="000A31CF">
            <w:rPr>
              <w:noProof/>
              <w:szCs w:val="16"/>
            </w:rPr>
            <w:t>001_JULFS--6V_02P#Naslovnice.docx</w:t>
          </w:r>
          <w:r>
            <w:rPr>
              <w:noProof/>
              <w:szCs w:val="16"/>
            </w:rPr>
            <w:fldChar w:fldCharType="end"/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</w:tcBorders>
        </w:tcPr>
        <w:p w14:paraId="54CDE838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Revizija: </w:t>
          </w:r>
        </w:p>
      </w:tc>
      <w:tc>
        <w:tcPr>
          <w:tcW w:w="1232" w:type="dxa"/>
          <w:tcBorders>
            <w:top w:val="single" w:sz="4" w:space="0" w:color="auto"/>
          </w:tcBorders>
        </w:tcPr>
        <w:p w14:paraId="7A52A14E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</w:p>
      </w:tc>
    </w:tr>
    <w:tr w:rsidR="00021789" w14:paraId="60AB0ABF" w14:textId="77777777" w:rsidTr="00B32C92">
      <w:trPr>
        <w:trHeight w:val="240"/>
      </w:trPr>
      <w:tc>
        <w:tcPr>
          <w:tcW w:w="894" w:type="dxa"/>
        </w:tcPr>
        <w:p w14:paraId="45535732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>
            <w:rPr>
              <w:szCs w:val="16"/>
            </w:rPr>
            <w:t>Gradnja</w:t>
          </w:r>
          <w:r w:rsidRPr="004E6224">
            <w:rPr>
              <w:szCs w:val="16"/>
            </w:rPr>
            <w:t>:</w:t>
          </w:r>
        </w:p>
      </w:tc>
      <w:tc>
        <w:tcPr>
          <w:tcW w:w="6386" w:type="dxa"/>
          <w:tcBorders>
            <w:right w:val="single" w:sz="4" w:space="0" w:color="auto"/>
          </w:tcBorders>
        </w:tcPr>
        <w:p w14:paraId="2944FBEC" w14:textId="35D26ED2" w:rsidR="00021789" w:rsidRPr="004E6224" w:rsidRDefault="00972F83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szCs w:val="16"/>
            </w:rPr>
            <w:t>Fakulteta za strojništvo</w:t>
          </w:r>
        </w:p>
      </w:tc>
      <w:tc>
        <w:tcPr>
          <w:tcW w:w="868" w:type="dxa"/>
          <w:tcBorders>
            <w:left w:val="single" w:sz="4" w:space="0" w:color="auto"/>
          </w:tcBorders>
        </w:tcPr>
        <w:p w14:paraId="56814FA5" w14:textId="77777777" w:rsidR="00021789" w:rsidRPr="004E6224" w:rsidRDefault="00021789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>Datum:</w:t>
          </w:r>
        </w:p>
      </w:tc>
      <w:tc>
        <w:tcPr>
          <w:tcW w:w="1232" w:type="dxa"/>
        </w:tcPr>
        <w:p w14:paraId="39D94EA6" w14:textId="58DFC5B2" w:rsidR="00021789" w:rsidRPr="004E6224" w:rsidRDefault="00C62245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  <w:r>
            <w:rPr>
              <w:szCs w:val="16"/>
            </w:rPr>
            <w:t>maj 2026</w:t>
          </w:r>
        </w:p>
      </w:tc>
    </w:tr>
  </w:tbl>
  <w:p w14:paraId="1CC8366D" w14:textId="77777777" w:rsidR="00021789" w:rsidRDefault="00021789">
    <w:pPr>
      <w:pStyle w:val="Noga"/>
      <w:spacing w:before="0" w:after="0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C0E8" w14:textId="77777777" w:rsidR="00DB3C89" w:rsidRDefault="00DB3C89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0" w:type="dxa"/>
      <w:tblLayout w:type="fixed"/>
      <w:tblLook w:val="01E0" w:firstRow="1" w:lastRow="1" w:firstColumn="1" w:lastColumn="1" w:noHBand="0" w:noVBand="0"/>
    </w:tblPr>
    <w:tblGrid>
      <w:gridCol w:w="894"/>
      <w:gridCol w:w="6386"/>
      <w:gridCol w:w="868"/>
      <w:gridCol w:w="1232"/>
    </w:tblGrid>
    <w:tr w:rsidR="00E83C20" w14:paraId="4EF206A3" w14:textId="77777777" w:rsidTr="00B32C92">
      <w:tc>
        <w:tcPr>
          <w:tcW w:w="9380" w:type="dxa"/>
          <w:gridSpan w:val="4"/>
          <w:tcBorders>
            <w:bottom w:val="single" w:sz="4" w:space="0" w:color="auto"/>
          </w:tcBorders>
          <w:vAlign w:val="center"/>
        </w:tcPr>
        <w:p w14:paraId="53C1DAC1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ind w:left="-51"/>
            <w:rPr>
              <w:sz w:val="14"/>
              <w:szCs w:val="14"/>
            </w:rPr>
          </w:pPr>
          <w:r w:rsidRPr="004E6224">
            <w:rPr>
              <w:sz w:val="14"/>
              <w:szCs w:val="14"/>
            </w:rPr>
            <w:t>© IBE, d.d., svetovanje, projektiranje in inženiring, Hajdrihova ulica 4, 1001 Ljubljana</w:t>
          </w:r>
        </w:p>
      </w:tc>
    </w:tr>
    <w:tr w:rsidR="00E83C20" w14:paraId="0F98EB90" w14:textId="77777777" w:rsidTr="00B32C92">
      <w:trPr>
        <w:trHeight w:val="240"/>
      </w:trPr>
      <w:tc>
        <w:tcPr>
          <w:tcW w:w="894" w:type="dxa"/>
          <w:tcBorders>
            <w:top w:val="single" w:sz="4" w:space="0" w:color="auto"/>
          </w:tcBorders>
        </w:tcPr>
        <w:p w14:paraId="35F583F7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Datoteka: </w:t>
          </w:r>
        </w:p>
      </w:tc>
      <w:tc>
        <w:tcPr>
          <w:tcW w:w="6386" w:type="dxa"/>
          <w:tcBorders>
            <w:top w:val="single" w:sz="4" w:space="0" w:color="auto"/>
            <w:right w:val="single" w:sz="4" w:space="0" w:color="auto"/>
          </w:tcBorders>
        </w:tcPr>
        <w:p w14:paraId="26D47206" w14:textId="0044D1D5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noProof/>
              <w:szCs w:val="16"/>
            </w:rPr>
            <w:fldChar w:fldCharType="begin"/>
          </w:r>
          <w:r>
            <w:rPr>
              <w:noProof/>
              <w:szCs w:val="16"/>
            </w:rPr>
            <w:instrText xml:space="preserve"> FILENAME   \* MERGEFORMAT </w:instrText>
          </w:r>
          <w:r>
            <w:rPr>
              <w:noProof/>
              <w:szCs w:val="16"/>
            </w:rPr>
            <w:fldChar w:fldCharType="separate"/>
          </w:r>
          <w:r w:rsidR="000A31CF">
            <w:rPr>
              <w:noProof/>
              <w:szCs w:val="16"/>
            </w:rPr>
            <w:t>001_JULFS--6V_02P#Naslovnice.docx</w:t>
          </w:r>
          <w:r>
            <w:rPr>
              <w:noProof/>
              <w:szCs w:val="16"/>
            </w:rPr>
            <w:fldChar w:fldCharType="end"/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</w:tcBorders>
        </w:tcPr>
        <w:p w14:paraId="3F271B1C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Revizija: </w:t>
          </w:r>
        </w:p>
      </w:tc>
      <w:tc>
        <w:tcPr>
          <w:tcW w:w="1232" w:type="dxa"/>
          <w:tcBorders>
            <w:top w:val="single" w:sz="4" w:space="0" w:color="auto"/>
          </w:tcBorders>
        </w:tcPr>
        <w:p w14:paraId="5A47CD39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</w:p>
      </w:tc>
    </w:tr>
    <w:tr w:rsidR="00E83C20" w14:paraId="146EBF1F" w14:textId="77777777" w:rsidTr="00B32C92">
      <w:trPr>
        <w:trHeight w:val="240"/>
      </w:trPr>
      <w:tc>
        <w:tcPr>
          <w:tcW w:w="894" w:type="dxa"/>
        </w:tcPr>
        <w:p w14:paraId="78919D58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>
            <w:rPr>
              <w:szCs w:val="16"/>
            </w:rPr>
            <w:t>Gradnja</w:t>
          </w:r>
          <w:r w:rsidRPr="004E6224">
            <w:rPr>
              <w:szCs w:val="16"/>
            </w:rPr>
            <w:t>:</w:t>
          </w:r>
        </w:p>
      </w:tc>
      <w:tc>
        <w:tcPr>
          <w:tcW w:w="6386" w:type="dxa"/>
          <w:tcBorders>
            <w:right w:val="single" w:sz="4" w:space="0" w:color="auto"/>
          </w:tcBorders>
        </w:tcPr>
        <w:p w14:paraId="054E355B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szCs w:val="16"/>
            </w:rPr>
            <w:t>Fakulteta za strojništvo</w:t>
          </w:r>
        </w:p>
      </w:tc>
      <w:tc>
        <w:tcPr>
          <w:tcW w:w="868" w:type="dxa"/>
          <w:tcBorders>
            <w:left w:val="single" w:sz="4" w:space="0" w:color="auto"/>
          </w:tcBorders>
        </w:tcPr>
        <w:p w14:paraId="24618541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>Datum:</w:t>
          </w:r>
        </w:p>
      </w:tc>
      <w:tc>
        <w:tcPr>
          <w:tcW w:w="1232" w:type="dxa"/>
        </w:tcPr>
        <w:p w14:paraId="4C41D3FF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  <w:r>
            <w:rPr>
              <w:szCs w:val="16"/>
            </w:rPr>
            <w:t>maj 2026</w:t>
          </w:r>
        </w:p>
      </w:tc>
    </w:tr>
  </w:tbl>
  <w:p w14:paraId="77A6C7CC" w14:textId="77777777" w:rsidR="00E83C20" w:rsidRDefault="00E83C20">
    <w:pPr>
      <w:pStyle w:val="Noga"/>
      <w:spacing w:before="0" w:after="0"/>
      <w:rPr>
        <w:sz w:val="8"/>
        <w:szCs w:val="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0" w:type="dxa"/>
      <w:tblLayout w:type="fixed"/>
      <w:tblLook w:val="01E0" w:firstRow="1" w:lastRow="1" w:firstColumn="1" w:lastColumn="1" w:noHBand="0" w:noVBand="0"/>
    </w:tblPr>
    <w:tblGrid>
      <w:gridCol w:w="894"/>
      <w:gridCol w:w="6386"/>
      <w:gridCol w:w="868"/>
      <w:gridCol w:w="1232"/>
    </w:tblGrid>
    <w:tr w:rsidR="00E83C20" w14:paraId="5FDA5C85" w14:textId="77777777" w:rsidTr="00B32C92">
      <w:tc>
        <w:tcPr>
          <w:tcW w:w="9380" w:type="dxa"/>
          <w:gridSpan w:val="4"/>
          <w:tcBorders>
            <w:bottom w:val="single" w:sz="4" w:space="0" w:color="auto"/>
          </w:tcBorders>
          <w:vAlign w:val="center"/>
        </w:tcPr>
        <w:p w14:paraId="1FB0E1FD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ind w:left="-51"/>
            <w:rPr>
              <w:sz w:val="14"/>
              <w:szCs w:val="14"/>
            </w:rPr>
          </w:pPr>
          <w:r w:rsidRPr="004E6224">
            <w:rPr>
              <w:sz w:val="14"/>
              <w:szCs w:val="14"/>
            </w:rPr>
            <w:t>© IBE, d.d., svetovanje, projektiranje in inženiring, Hajdrihova ulica 4, 1001 Ljubljana</w:t>
          </w:r>
        </w:p>
      </w:tc>
    </w:tr>
    <w:tr w:rsidR="00E83C20" w14:paraId="5837D176" w14:textId="77777777" w:rsidTr="00B32C92">
      <w:trPr>
        <w:trHeight w:val="240"/>
      </w:trPr>
      <w:tc>
        <w:tcPr>
          <w:tcW w:w="894" w:type="dxa"/>
          <w:tcBorders>
            <w:top w:val="single" w:sz="4" w:space="0" w:color="auto"/>
          </w:tcBorders>
        </w:tcPr>
        <w:p w14:paraId="571C45F3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Datoteka: </w:t>
          </w:r>
        </w:p>
      </w:tc>
      <w:tc>
        <w:tcPr>
          <w:tcW w:w="6386" w:type="dxa"/>
          <w:tcBorders>
            <w:top w:val="single" w:sz="4" w:space="0" w:color="auto"/>
            <w:right w:val="single" w:sz="4" w:space="0" w:color="auto"/>
          </w:tcBorders>
        </w:tcPr>
        <w:p w14:paraId="72B46586" w14:textId="0C434CB6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noProof/>
              <w:szCs w:val="16"/>
            </w:rPr>
            <w:fldChar w:fldCharType="begin"/>
          </w:r>
          <w:r>
            <w:rPr>
              <w:noProof/>
              <w:szCs w:val="16"/>
            </w:rPr>
            <w:instrText xml:space="preserve"> FILENAME   \* MERGEFORMAT </w:instrText>
          </w:r>
          <w:r>
            <w:rPr>
              <w:noProof/>
              <w:szCs w:val="16"/>
            </w:rPr>
            <w:fldChar w:fldCharType="separate"/>
          </w:r>
          <w:r w:rsidR="000A31CF">
            <w:rPr>
              <w:noProof/>
              <w:szCs w:val="16"/>
            </w:rPr>
            <w:t>001_JULFS--6V_02P#Naslovnice.docx</w:t>
          </w:r>
          <w:r>
            <w:rPr>
              <w:noProof/>
              <w:szCs w:val="16"/>
            </w:rPr>
            <w:fldChar w:fldCharType="end"/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</w:tcBorders>
        </w:tcPr>
        <w:p w14:paraId="0DA7B540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Revizija: </w:t>
          </w:r>
        </w:p>
      </w:tc>
      <w:tc>
        <w:tcPr>
          <w:tcW w:w="1232" w:type="dxa"/>
          <w:tcBorders>
            <w:top w:val="single" w:sz="4" w:space="0" w:color="auto"/>
          </w:tcBorders>
        </w:tcPr>
        <w:p w14:paraId="75E11D8E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</w:p>
      </w:tc>
    </w:tr>
    <w:tr w:rsidR="00E83C20" w14:paraId="21CDC5F4" w14:textId="77777777" w:rsidTr="00B32C92">
      <w:trPr>
        <w:trHeight w:val="240"/>
      </w:trPr>
      <w:tc>
        <w:tcPr>
          <w:tcW w:w="894" w:type="dxa"/>
        </w:tcPr>
        <w:p w14:paraId="706B85E3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>
            <w:rPr>
              <w:szCs w:val="16"/>
            </w:rPr>
            <w:t>Gradnja</w:t>
          </w:r>
          <w:r w:rsidRPr="004E6224">
            <w:rPr>
              <w:szCs w:val="16"/>
            </w:rPr>
            <w:t>:</w:t>
          </w:r>
        </w:p>
      </w:tc>
      <w:tc>
        <w:tcPr>
          <w:tcW w:w="6386" w:type="dxa"/>
          <w:tcBorders>
            <w:right w:val="single" w:sz="4" w:space="0" w:color="auto"/>
          </w:tcBorders>
        </w:tcPr>
        <w:p w14:paraId="67FC567D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szCs w:val="16"/>
            </w:rPr>
            <w:t>Fakulteta za strojništvo</w:t>
          </w:r>
        </w:p>
      </w:tc>
      <w:tc>
        <w:tcPr>
          <w:tcW w:w="868" w:type="dxa"/>
          <w:tcBorders>
            <w:left w:val="single" w:sz="4" w:space="0" w:color="auto"/>
          </w:tcBorders>
        </w:tcPr>
        <w:p w14:paraId="568EF185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>Datum:</w:t>
          </w:r>
        </w:p>
      </w:tc>
      <w:tc>
        <w:tcPr>
          <w:tcW w:w="1232" w:type="dxa"/>
        </w:tcPr>
        <w:p w14:paraId="44D45BAD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  <w:r>
            <w:rPr>
              <w:szCs w:val="16"/>
            </w:rPr>
            <w:t>maj 2026</w:t>
          </w:r>
        </w:p>
      </w:tc>
    </w:tr>
  </w:tbl>
  <w:p w14:paraId="6E2FEDC4" w14:textId="77777777" w:rsidR="00E83C20" w:rsidRDefault="00E83C20">
    <w:pPr>
      <w:pStyle w:val="Noga"/>
      <w:spacing w:before="0" w:after="0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0" w:type="dxa"/>
      <w:tblLayout w:type="fixed"/>
      <w:tblLook w:val="01E0" w:firstRow="1" w:lastRow="1" w:firstColumn="1" w:lastColumn="1" w:noHBand="0" w:noVBand="0"/>
    </w:tblPr>
    <w:tblGrid>
      <w:gridCol w:w="894"/>
      <w:gridCol w:w="6386"/>
      <w:gridCol w:w="868"/>
      <w:gridCol w:w="1232"/>
    </w:tblGrid>
    <w:tr w:rsidR="00E83C20" w14:paraId="3DA906A2" w14:textId="77777777" w:rsidTr="00B32C92">
      <w:tc>
        <w:tcPr>
          <w:tcW w:w="9380" w:type="dxa"/>
          <w:gridSpan w:val="4"/>
          <w:tcBorders>
            <w:bottom w:val="single" w:sz="4" w:space="0" w:color="auto"/>
          </w:tcBorders>
          <w:vAlign w:val="center"/>
        </w:tcPr>
        <w:p w14:paraId="71755775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ind w:left="-51"/>
            <w:rPr>
              <w:sz w:val="14"/>
              <w:szCs w:val="14"/>
            </w:rPr>
          </w:pPr>
          <w:r w:rsidRPr="004E6224">
            <w:rPr>
              <w:sz w:val="14"/>
              <w:szCs w:val="14"/>
            </w:rPr>
            <w:t>© IBE, d.d., svetovanje, projektiranje in inženiring, Hajdrihova ulica 4, 1001 Ljubljana</w:t>
          </w:r>
        </w:p>
      </w:tc>
    </w:tr>
    <w:tr w:rsidR="00E83C20" w14:paraId="2ED45F3E" w14:textId="77777777" w:rsidTr="00B32C92">
      <w:trPr>
        <w:trHeight w:val="240"/>
      </w:trPr>
      <w:tc>
        <w:tcPr>
          <w:tcW w:w="894" w:type="dxa"/>
          <w:tcBorders>
            <w:top w:val="single" w:sz="4" w:space="0" w:color="auto"/>
          </w:tcBorders>
        </w:tcPr>
        <w:p w14:paraId="18705AAF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Datoteka: </w:t>
          </w:r>
        </w:p>
      </w:tc>
      <w:tc>
        <w:tcPr>
          <w:tcW w:w="6386" w:type="dxa"/>
          <w:tcBorders>
            <w:top w:val="single" w:sz="4" w:space="0" w:color="auto"/>
            <w:right w:val="single" w:sz="4" w:space="0" w:color="auto"/>
          </w:tcBorders>
        </w:tcPr>
        <w:p w14:paraId="29539948" w14:textId="6BF3757E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noProof/>
              <w:szCs w:val="16"/>
            </w:rPr>
            <w:fldChar w:fldCharType="begin"/>
          </w:r>
          <w:r>
            <w:rPr>
              <w:noProof/>
              <w:szCs w:val="16"/>
            </w:rPr>
            <w:instrText xml:space="preserve"> FILENAME   \* MERGEFORMAT </w:instrText>
          </w:r>
          <w:r>
            <w:rPr>
              <w:noProof/>
              <w:szCs w:val="16"/>
            </w:rPr>
            <w:fldChar w:fldCharType="separate"/>
          </w:r>
          <w:r w:rsidR="000A31CF">
            <w:rPr>
              <w:noProof/>
              <w:szCs w:val="16"/>
            </w:rPr>
            <w:t>001_JULFS--6V_02P#Naslovnice.docx</w:t>
          </w:r>
          <w:r>
            <w:rPr>
              <w:noProof/>
              <w:szCs w:val="16"/>
            </w:rPr>
            <w:fldChar w:fldCharType="end"/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</w:tcBorders>
        </w:tcPr>
        <w:p w14:paraId="072C315B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Revizija: </w:t>
          </w:r>
        </w:p>
      </w:tc>
      <w:tc>
        <w:tcPr>
          <w:tcW w:w="1232" w:type="dxa"/>
          <w:tcBorders>
            <w:top w:val="single" w:sz="4" w:space="0" w:color="auto"/>
          </w:tcBorders>
        </w:tcPr>
        <w:p w14:paraId="456E2D80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</w:p>
      </w:tc>
    </w:tr>
    <w:tr w:rsidR="00E83C20" w14:paraId="0468A52C" w14:textId="77777777" w:rsidTr="00B32C92">
      <w:trPr>
        <w:trHeight w:val="240"/>
      </w:trPr>
      <w:tc>
        <w:tcPr>
          <w:tcW w:w="894" w:type="dxa"/>
        </w:tcPr>
        <w:p w14:paraId="24569BE7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>
            <w:rPr>
              <w:szCs w:val="16"/>
            </w:rPr>
            <w:t>Gradnja</w:t>
          </w:r>
          <w:r w:rsidRPr="004E6224">
            <w:rPr>
              <w:szCs w:val="16"/>
            </w:rPr>
            <w:t>:</w:t>
          </w:r>
        </w:p>
      </w:tc>
      <w:tc>
        <w:tcPr>
          <w:tcW w:w="6386" w:type="dxa"/>
          <w:tcBorders>
            <w:right w:val="single" w:sz="4" w:space="0" w:color="auto"/>
          </w:tcBorders>
        </w:tcPr>
        <w:p w14:paraId="29A7A03F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szCs w:val="16"/>
            </w:rPr>
            <w:t>Fakulteta za strojništvo</w:t>
          </w:r>
        </w:p>
      </w:tc>
      <w:tc>
        <w:tcPr>
          <w:tcW w:w="868" w:type="dxa"/>
          <w:tcBorders>
            <w:left w:val="single" w:sz="4" w:space="0" w:color="auto"/>
          </w:tcBorders>
        </w:tcPr>
        <w:p w14:paraId="1EBB54A0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>Datum:</w:t>
          </w:r>
        </w:p>
      </w:tc>
      <w:tc>
        <w:tcPr>
          <w:tcW w:w="1232" w:type="dxa"/>
        </w:tcPr>
        <w:p w14:paraId="13AA3965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  <w:r>
            <w:rPr>
              <w:szCs w:val="16"/>
            </w:rPr>
            <w:t>maj 2026</w:t>
          </w:r>
        </w:p>
      </w:tc>
    </w:tr>
  </w:tbl>
  <w:p w14:paraId="3D95356B" w14:textId="77777777" w:rsidR="00E83C20" w:rsidRDefault="00E83C20">
    <w:pPr>
      <w:pStyle w:val="Noga"/>
      <w:spacing w:before="0" w:after="0"/>
      <w:rPr>
        <w:sz w:val="8"/>
        <w:szCs w:val="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0" w:type="dxa"/>
      <w:tblLayout w:type="fixed"/>
      <w:tblLook w:val="01E0" w:firstRow="1" w:lastRow="1" w:firstColumn="1" w:lastColumn="1" w:noHBand="0" w:noVBand="0"/>
    </w:tblPr>
    <w:tblGrid>
      <w:gridCol w:w="894"/>
      <w:gridCol w:w="6386"/>
      <w:gridCol w:w="868"/>
      <w:gridCol w:w="1232"/>
    </w:tblGrid>
    <w:tr w:rsidR="00E83C20" w14:paraId="1423CBEE" w14:textId="77777777" w:rsidTr="00B32C92">
      <w:tc>
        <w:tcPr>
          <w:tcW w:w="9380" w:type="dxa"/>
          <w:gridSpan w:val="4"/>
          <w:tcBorders>
            <w:bottom w:val="single" w:sz="4" w:space="0" w:color="auto"/>
          </w:tcBorders>
          <w:vAlign w:val="center"/>
        </w:tcPr>
        <w:p w14:paraId="41C74160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ind w:left="-51"/>
            <w:rPr>
              <w:sz w:val="14"/>
              <w:szCs w:val="14"/>
            </w:rPr>
          </w:pPr>
          <w:r w:rsidRPr="004E6224">
            <w:rPr>
              <w:sz w:val="14"/>
              <w:szCs w:val="14"/>
            </w:rPr>
            <w:t>© IBE, d.d., svetovanje, projektiranje in inženiring, Hajdrihova ulica 4, 1001 Ljubljana</w:t>
          </w:r>
        </w:p>
      </w:tc>
    </w:tr>
    <w:tr w:rsidR="00E83C20" w14:paraId="3E50D0A3" w14:textId="77777777" w:rsidTr="00B32C92">
      <w:trPr>
        <w:trHeight w:val="240"/>
      </w:trPr>
      <w:tc>
        <w:tcPr>
          <w:tcW w:w="894" w:type="dxa"/>
          <w:tcBorders>
            <w:top w:val="single" w:sz="4" w:space="0" w:color="auto"/>
          </w:tcBorders>
        </w:tcPr>
        <w:p w14:paraId="3C532AF3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Datoteka: </w:t>
          </w:r>
        </w:p>
      </w:tc>
      <w:tc>
        <w:tcPr>
          <w:tcW w:w="6386" w:type="dxa"/>
          <w:tcBorders>
            <w:top w:val="single" w:sz="4" w:space="0" w:color="auto"/>
            <w:right w:val="single" w:sz="4" w:space="0" w:color="auto"/>
          </w:tcBorders>
        </w:tcPr>
        <w:p w14:paraId="5DA37CAD" w14:textId="77E38E89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noProof/>
              <w:szCs w:val="16"/>
            </w:rPr>
            <w:fldChar w:fldCharType="begin"/>
          </w:r>
          <w:r>
            <w:rPr>
              <w:noProof/>
              <w:szCs w:val="16"/>
            </w:rPr>
            <w:instrText xml:space="preserve"> FILENAME   \* MERGEFORMAT </w:instrText>
          </w:r>
          <w:r>
            <w:rPr>
              <w:noProof/>
              <w:szCs w:val="16"/>
            </w:rPr>
            <w:fldChar w:fldCharType="separate"/>
          </w:r>
          <w:r w:rsidR="000A31CF">
            <w:rPr>
              <w:noProof/>
              <w:szCs w:val="16"/>
            </w:rPr>
            <w:t>001_JULFS--6V_02P#Naslovnice.docx</w:t>
          </w:r>
          <w:r>
            <w:rPr>
              <w:noProof/>
              <w:szCs w:val="16"/>
            </w:rPr>
            <w:fldChar w:fldCharType="end"/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</w:tcBorders>
        </w:tcPr>
        <w:p w14:paraId="63F2CEDD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 xml:space="preserve">Revizija: </w:t>
          </w:r>
        </w:p>
      </w:tc>
      <w:tc>
        <w:tcPr>
          <w:tcW w:w="1232" w:type="dxa"/>
          <w:tcBorders>
            <w:top w:val="single" w:sz="4" w:space="0" w:color="auto"/>
          </w:tcBorders>
        </w:tcPr>
        <w:p w14:paraId="74F6E234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</w:p>
      </w:tc>
    </w:tr>
    <w:tr w:rsidR="00E83C20" w14:paraId="1D020181" w14:textId="77777777" w:rsidTr="00B32C92">
      <w:trPr>
        <w:trHeight w:val="240"/>
      </w:trPr>
      <w:tc>
        <w:tcPr>
          <w:tcW w:w="894" w:type="dxa"/>
        </w:tcPr>
        <w:p w14:paraId="3D60DED9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51"/>
            <w:jc w:val="left"/>
            <w:rPr>
              <w:szCs w:val="16"/>
            </w:rPr>
          </w:pPr>
          <w:r>
            <w:rPr>
              <w:szCs w:val="16"/>
            </w:rPr>
            <w:t>Gradnja</w:t>
          </w:r>
          <w:r w:rsidRPr="004E6224">
            <w:rPr>
              <w:szCs w:val="16"/>
            </w:rPr>
            <w:t>:</w:t>
          </w:r>
        </w:p>
      </w:tc>
      <w:tc>
        <w:tcPr>
          <w:tcW w:w="6386" w:type="dxa"/>
          <w:tcBorders>
            <w:right w:val="single" w:sz="4" w:space="0" w:color="auto"/>
          </w:tcBorders>
        </w:tcPr>
        <w:p w14:paraId="4851F84F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>
            <w:rPr>
              <w:szCs w:val="16"/>
            </w:rPr>
            <w:t>Fakulteta za strojništvo</w:t>
          </w:r>
        </w:p>
      </w:tc>
      <w:tc>
        <w:tcPr>
          <w:tcW w:w="868" w:type="dxa"/>
          <w:tcBorders>
            <w:left w:val="single" w:sz="4" w:space="0" w:color="auto"/>
          </w:tcBorders>
        </w:tcPr>
        <w:p w14:paraId="0BAFC180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jc w:val="left"/>
            <w:rPr>
              <w:szCs w:val="16"/>
            </w:rPr>
          </w:pPr>
          <w:r w:rsidRPr="004E6224">
            <w:rPr>
              <w:szCs w:val="16"/>
            </w:rPr>
            <w:t>Datum:</w:t>
          </w:r>
        </w:p>
      </w:tc>
      <w:tc>
        <w:tcPr>
          <w:tcW w:w="1232" w:type="dxa"/>
        </w:tcPr>
        <w:p w14:paraId="709EF3F5" w14:textId="77777777" w:rsidR="00E83C20" w:rsidRPr="004E6224" w:rsidRDefault="00E83C20" w:rsidP="003E48C4">
          <w:pPr>
            <w:pStyle w:val="Noga"/>
            <w:tabs>
              <w:tab w:val="clear" w:pos="851"/>
              <w:tab w:val="clear" w:pos="4536"/>
              <w:tab w:val="clear" w:pos="6946"/>
              <w:tab w:val="clear" w:pos="7230"/>
              <w:tab w:val="clear" w:pos="7938"/>
              <w:tab w:val="clear" w:pos="9072"/>
            </w:tabs>
            <w:spacing w:before="0" w:after="0" w:line="240" w:lineRule="exact"/>
            <w:ind w:left="-80" w:right="-165"/>
            <w:jc w:val="left"/>
            <w:rPr>
              <w:szCs w:val="16"/>
            </w:rPr>
          </w:pPr>
          <w:r>
            <w:rPr>
              <w:szCs w:val="16"/>
            </w:rPr>
            <w:t>maj 2026</w:t>
          </w:r>
        </w:p>
      </w:tc>
    </w:tr>
  </w:tbl>
  <w:p w14:paraId="7100834F" w14:textId="77777777" w:rsidR="00E83C20" w:rsidRDefault="00E83C20">
    <w:pPr>
      <w:pStyle w:val="Noga"/>
      <w:spacing w:before="0" w:after="0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A6DF6" w14:textId="77777777" w:rsidR="0060316F" w:rsidRDefault="0060316F">
      <w:r>
        <w:separator/>
      </w:r>
    </w:p>
  </w:footnote>
  <w:footnote w:type="continuationSeparator" w:id="0">
    <w:p w14:paraId="5B2C8843" w14:textId="77777777" w:rsidR="0060316F" w:rsidRDefault="0060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AA17" w14:textId="77777777" w:rsidR="00DB3C89" w:rsidRDefault="00DB3C8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310214" w14:paraId="084CBBCF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0E5FADCE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079B75E1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05344" behindDoc="1" locked="0" layoutInCell="1" allowOverlap="0" wp14:anchorId="594C47CE" wp14:editId="5E6BA1F2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45" name="Platno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39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40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AA1210F" id="Platno 45" o:spid="_x0000_s1026" editas="canvas" style="position:absolute;margin-left:2.85pt;margin-top:1.55pt;width:47.9pt;height:37.05pt;z-index:-251611136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7205FB7F" w14:textId="77777777" w:rsidR="00310214" w:rsidRDefault="00310214" w:rsidP="00310214">
          <w:pPr>
            <w:rPr>
              <w:sz w:val="4"/>
              <w:szCs w:val="4"/>
            </w:rPr>
          </w:pPr>
        </w:p>
        <w:p w14:paraId="6A8E3144" w14:textId="77777777" w:rsidR="00310214" w:rsidRDefault="00310214" w:rsidP="00310214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06368" behindDoc="0" locked="0" layoutInCell="1" allowOverlap="1" wp14:anchorId="6230A145" wp14:editId="7EA7C488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46" name="Slika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C0500E6" w14:textId="77777777" w:rsidR="00310214" w:rsidRPr="001F60FD" w:rsidRDefault="00310214" w:rsidP="00310214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170079C8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310214" w14:paraId="743097FC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02CDB8FD" w14:textId="1634B7F1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0.1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293E6BA6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B47973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58A41FD2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4E6224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2B659C79" w14:textId="24D8CF28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B03932" w:rsidRPr="00B03932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310214" w14:paraId="06C54748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07438A13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4514A131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4378A7AC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15789F2F" w14:textId="77777777" w:rsidR="00021789" w:rsidRDefault="0002178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A111" w14:textId="77777777" w:rsidR="00DB3C89" w:rsidRDefault="00DB3C89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310214" w14:paraId="573EECF0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2B3869AB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2E3A9466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08416" behindDoc="1" locked="0" layoutInCell="1" allowOverlap="0" wp14:anchorId="4D6423E7" wp14:editId="15C24384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579992778" name="Platno 157999277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43991379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495555463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8553040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342086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0986088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0707307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CDE638D" id="Platno 1579992778" o:spid="_x0000_s1026" editas="canvas" style="position:absolute;margin-left:2.85pt;margin-top:1.55pt;width:47.9pt;height:37.05pt;z-index:-251608064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185BC747" w14:textId="77777777" w:rsidR="00310214" w:rsidRDefault="00310214" w:rsidP="00310214">
          <w:pPr>
            <w:rPr>
              <w:sz w:val="4"/>
              <w:szCs w:val="4"/>
            </w:rPr>
          </w:pPr>
        </w:p>
        <w:p w14:paraId="13F8A771" w14:textId="77777777" w:rsidR="00310214" w:rsidRDefault="00310214" w:rsidP="00310214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09440" behindDoc="0" locked="0" layoutInCell="1" allowOverlap="1" wp14:anchorId="58A4D653" wp14:editId="46BF10E8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991970162" name="Slika 991970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53C59D1" w14:textId="77777777" w:rsidR="00310214" w:rsidRPr="001F60FD" w:rsidRDefault="00310214" w:rsidP="00310214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374E7082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310214" w14:paraId="42D3A52C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2414987E" w14:textId="0E29263E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0.2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452AE36E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1963BBA5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222263C3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4E6224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1C59F9DF" w14:textId="664213EF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B03932" w:rsidRPr="00B03932">
            <w:rPr>
              <w:b/>
              <w:noProof/>
              <w:szCs w:val="22"/>
            </w:rPr>
            <w:t>2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310214" w14:paraId="51CD8DD5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4C745590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26034137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65E9B4E4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55C6F9A5" w14:textId="77777777" w:rsidR="00310214" w:rsidRDefault="0031021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310214" w14:paraId="6B75753A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50DC0633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23E6BDD4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11488" behindDoc="1" locked="0" layoutInCell="1" allowOverlap="0" wp14:anchorId="4DE9E318" wp14:editId="20B9F39A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913004436" name="Platno 19130044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94404832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232828875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3681738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7452251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3872832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5095777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B9AF838" id="Platno 1913004436" o:spid="_x0000_s1026" editas="canvas" style="position:absolute;margin-left:2.85pt;margin-top:1.55pt;width:47.9pt;height:37.05pt;z-index:-251604992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660D25AF" w14:textId="77777777" w:rsidR="00310214" w:rsidRDefault="00310214" w:rsidP="00310214">
          <w:pPr>
            <w:rPr>
              <w:sz w:val="4"/>
              <w:szCs w:val="4"/>
            </w:rPr>
          </w:pPr>
        </w:p>
        <w:p w14:paraId="216BA935" w14:textId="77777777" w:rsidR="00310214" w:rsidRDefault="00310214" w:rsidP="00310214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12512" behindDoc="0" locked="0" layoutInCell="1" allowOverlap="1" wp14:anchorId="18C3134B" wp14:editId="0EC7EE81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207519613" name="Slika 2075196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A4708AE" w14:textId="77777777" w:rsidR="00310214" w:rsidRPr="001F60FD" w:rsidRDefault="00310214" w:rsidP="00310214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5224DE6A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310214" w14:paraId="441DC899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141F216B" w14:textId="70413F30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0.3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0951B65A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1ECD622E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483C3D20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4E6224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4A01DA3A" w14:textId="0789F88E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B03932" w:rsidRPr="00B03932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310214" w14:paraId="2740857C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45A57424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77656BC1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08E3D3C9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714DBA1D" w14:textId="77777777" w:rsidR="00310214" w:rsidRDefault="0031021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310214" w14:paraId="38A3CC09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317C709B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0DF8B5EA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14560" behindDoc="1" locked="0" layoutInCell="1" allowOverlap="0" wp14:anchorId="7ACCEE26" wp14:editId="22D91161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796422896" name="Platno 79642289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960723274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1598166062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6644415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6818288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9778718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5019265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76086DF" id="Platno 796422896" o:spid="_x0000_s1026" editas="canvas" style="position:absolute;margin-left:2.85pt;margin-top:1.55pt;width:47.9pt;height:37.05pt;z-index:-251601920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1967900D" w14:textId="77777777" w:rsidR="00310214" w:rsidRDefault="00310214" w:rsidP="00310214">
          <w:pPr>
            <w:rPr>
              <w:sz w:val="4"/>
              <w:szCs w:val="4"/>
            </w:rPr>
          </w:pPr>
        </w:p>
        <w:p w14:paraId="350E057C" w14:textId="77777777" w:rsidR="00310214" w:rsidRDefault="00310214" w:rsidP="00310214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15584" behindDoc="0" locked="0" layoutInCell="1" allowOverlap="1" wp14:anchorId="7C7C8D87" wp14:editId="514E6555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682204263" name="Slika 16822042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5F539D0" w14:textId="77777777" w:rsidR="00310214" w:rsidRPr="001F60FD" w:rsidRDefault="00310214" w:rsidP="00310214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5BB7E39C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310214" w14:paraId="0716D4EC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7ED7527A" w14:textId="58F6BBBF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0.4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25841107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68DF303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1EB0A025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4E6224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78FC6E0D" w14:textId="5FA3ABCF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B03932" w:rsidRPr="00B03932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310214" w14:paraId="041F33AB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11F3204D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372AF726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06584A18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3C0DDC65" w14:textId="77777777" w:rsidR="00310214" w:rsidRDefault="00310214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310214" w14:paraId="4BE0F0E4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0962830B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2349EC94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17632" behindDoc="1" locked="0" layoutInCell="1" allowOverlap="0" wp14:anchorId="3F25A5B1" wp14:editId="225255CA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932357103" name="Platno 93235710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002001722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1643290577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5576902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884450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4910190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4102975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25B2957" id="Platno 932357103" o:spid="_x0000_s1026" editas="canvas" style="position:absolute;margin-left:2.85pt;margin-top:1.55pt;width:47.9pt;height:37.05pt;z-index:-251598848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6605AA5A" w14:textId="77777777" w:rsidR="00310214" w:rsidRDefault="00310214" w:rsidP="00310214">
          <w:pPr>
            <w:rPr>
              <w:sz w:val="4"/>
              <w:szCs w:val="4"/>
            </w:rPr>
          </w:pPr>
        </w:p>
        <w:p w14:paraId="02652E91" w14:textId="77777777" w:rsidR="00310214" w:rsidRDefault="00310214" w:rsidP="00310214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18656" behindDoc="0" locked="0" layoutInCell="1" allowOverlap="1" wp14:anchorId="4BB1DBBB" wp14:editId="01477B5D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589164414" name="Slika 15891644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EB82B6B" w14:textId="77777777" w:rsidR="00310214" w:rsidRPr="001F60FD" w:rsidRDefault="00310214" w:rsidP="00310214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7A66914B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310214" w14:paraId="66652DAA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0F864468" w14:textId="7F28F44A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0.5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2CFAFAA3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336E032D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1E7CA586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4E6224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2EE6C6CB" w14:textId="640A4F5C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B03932" w:rsidRPr="00B03932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310214" w14:paraId="32D25002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5295BD61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558F1E49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6E89AD82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49543943" w14:textId="77777777" w:rsidR="00310214" w:rsidRDefault="0031021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310214" w14:paraId="3C1881ED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664019AA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44258B70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20704" behindDoc="1" locked="0" layoutInCell="1" allowOverlap="0" wp14:anchorId="0D377A21" wp14:editId="245506D4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62810136" name="Platno 1628101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1740872610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1721592523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705441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7997862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1657586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645686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D4A4932" id="Platno 162810136" o:spid="_x0000_s1026" editas="canvas" style="position:absolute;margin-left:2.85pt;margin-top:1.55pt;width:47.9pt;height:37.05pt;z-index:-251595776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6F632B1D" w14:textId="77777777" w:rsidR="00310214" w:rsidRDefault="00310214" w:rsidP="00310214">
          <w:pPr>
            <w:rPr>
              <w:sz w:val="4"/>
              <w:szCs w:val="4"/>
            </w:rPr>
          </w:pPr>
        </w:p>
        <w:p w14:paraId="4A79F929" w14:textId="77777777" w:rsidR="00310214" w:rsidRDefault="00310214" w:rsidP="00310214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21728" behindDoc="0" locked="0" layoutInCell="1" allowOverlap="1" wp14:anchorId="6CF3A763" wp14:editId="5A697FE4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127559844" name="Slika 11275598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4587D06" w14:textId="77777777" w:rsidR="00310214" w:rsidRPr="001F60FD" w:rsidRDefault="00310214" w:rsidP="00310214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11C134EF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310214" w14:paraId="58AD7C97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133D376B" w14:textId="62AA30E5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0.6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2E83C0F0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F8D9274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453828C2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4E6224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1680724C" w14:textId="2A19D984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B03932" w:rsidRPr="00B03932">
            <w:rPr>
              <w:b/>
              <w:noProof/>
              <w:szCs w:val="22"/>
            </w:rPr>
            <w:t>2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310214" w14:paraId="04F81186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1291826D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734553B4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45A924DD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3BC4EFFC" w14:textId="77777777" w:rsidR="00310214" w:rsidRDefault="00310214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Look w:val="01E0" w:firstRow="1" w:lastRow="1" w:firstColumn="1" w:lastColumn="1" w:noHBand="0" w:noVBand="0"/>
    </w:tblPr>
    <w:tblGrid>
      <w:gridCol w:w="3402"/>
      <w:gridCol w:w="2835"/>
      <w:gridCol w:w="1134"/>
      <w:gridCol w:w="1262"/>
      <w:gridCol w:w="723"/>
    </w:tblGrid>
    <w:tr w:rsidR="00310214" w14:paraId="403DC654" w14:textId="77777777" w:rsidTr="00475D84">
      <w:trPr>
        <w:trHeight w:hRule="exact" w:val="284"/>
      </w:trPr>
      <w:tc>
        <w:tcPr>
          <w:tcW w:w="3402" w:type="dxa"/>
          <w:tcBorders>
            <w:bottom w:val="single" w:sz="4" w:space="0" w:color="auto"/>
          </w:tcBorders>
        </w:tcPr>
        <w:p w14:paraId="5D175589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 w:val="restart"/>
          <w:tcBorders>
            <w:bottom w:val="single" w:sz="2" w:space="0" w:color="6D6E70"/>
          </w:tcBorders>
        </w:tcPr>
        <w:p w14:paraId="63394D19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mc:AlternateContent>
              <mc:Choice Requires="wpc">
                <w:drawing>
                  <wp:anchor distT="0" distB="0" distL="114300" distR="114300" simplePos="0" relativeHeight="251723776" behindDoc="1" locked="0" layoutInCell="1" allowOverlap="0" wp14:anchorId="6BE0EE41" wp14:editId="2F2116D2">
                    <wp:simplePos x="0" y="0"/>
                    <wp:positionH relativeFrom="column">
                      <wp:posOffset>36195</wp:posOffset>
                    </wp:positionH>
                    <wp:positionV relativeFrom="page">
                      <wp:posOffset>19989</wp:posOffset>
                    </wp:positionV>
                    <wp:extent cx="608330" cy="470535"/>
                    <wp:effectExtent l="0" t="0" r="1270" b="5715"/>
                    <wp:wrapTight wrapText="bothSides">
                      <wp:wrapPolygon edited="0">
                        <wp:start x="18939" y="0"/>
                        <wp:lineTo x="3382" y="1749"/>
                        <wp:lineTo x="0" y="4372"/>
                        <wp:lineTo x="0" y="20988"/>
                        <wp:lineTo x="16234" y="20988"/>
                        <wp:lineTo x="20969" y="16615"/>
                        <wp:lineTo x="20969" y="0"/>
                        <wp:lineTo x="18939" y="0"/>
                      </wp:wrapPolygon>
                    </wp:wrapTight>
                    <wp:docPr id="1456894323" name="Platno 14568943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g:wgp>
                            <wpg:cNvPr id="200037508" name="Group 45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5400" y="0"/>
                                <a:ext cx="582930" cy="449580"/>
                                <a:chOff x="2" y="2"/>
                                <a:chExt cx="1065" cy="844"/>
                              </a:xfrm>
                            </wpg:grpSpPr>
                            <wps:wsp>
                              <wps:cNvPr id="633738442" name="Freeform 459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31" y="120"/>
                                  <a:ext cx="381" cy="726"/>
                                </a:xfrm>
                                <a:custGeom>
                                  <a:avLst/>
                                  <a:gdLst>
                                    <a:gd name="T0" fmla="*/ 0 w 381"/>
                                    <a:gd name="T1" fmla="*/ 726 h 726"/>
                                    <a:gd name="T2" fmla="*/ 224 w 381"/>
                                    <a:gd name="T3" fmla="*/ 444 h 726"/>
                                    <a:gd name="T4" fmla="*/ 230 w 381"/>
                                    <a:gd name="T5" fmla="*/ 438 h 726"/>
                                    <a:gd name="T6" fmla="*/ 237 w 381"/>
                                    <a:gd name="T7" fmla="*/ 425 h 726"/>
                                    <a:gd name="T8" fmla="*/ 238 w 381"/>
                                    <a:gd name="T9" fmla="*/ 416 h 726"/>
                                    <a:gd name="T10" fmla="*/ 235 w 381"/>
                                    <a:gd name="T11" fmla="*/ 403 h 726"/>
                                    <a:gd name="T12" fmla="*/ 228 w 381"/>
                                    <a:gd name="T13" fmla="*/ 392 h 726"/>
                                    <a:gd name="T14" fmla="*/ 217 w 381"/>
                                    <a:gd name="T15" fmla="*/ 385 h 726"/>
                                    <a:gd name="T16" fmla="*/ 204 w 381"/>
                                    <a:gd name="T17" fmla="*/ 383 h 726"/>
                                    <a:gd name="T18" fmla="*/ 198 w 381"/>
                                    <a:gd name="T19" fmla="*/ 383 h 726"/>
                                    <a:gd name="T20" fmla="*/ 0 w 381"/>
                                    <a:gd name="T21" fmla="*/ 487 h 726"/>
                                    <a:gd name="T22" fmla="*/ 224 w 381"/>
                                    <a:gd name="T23" fmla="*/ 204 h 726"/>
                                    <a:gd name="T24" fmla="*/ 230 w 381"/>
                                    <a:gd name="T25" fmla="*/ 199 h 726"/>
                                    <a:gd name="T26" fmla="*/ 237 w 381"/>
                                    <a:gd name="T27" fmla="*/ 185 h 726"/>
                                    <a:gd name="T28" fmla="*/ 238 w 381"/>
                                    <a:gd name="T29" fmla="*/ 176 h 726"/>
                                    <a:gd name="T30" fmla="*/ 235 w 381"/>
                                    <a:gd name="T31" fmla="*/ 163 h 726"/>
                                    <a:gd name="T32" fmla="*/ 228 w 381"/>
                                    <a:gd name="T33" fmla="*/ 152 h 726"/>
                                    <a:gd name="T34" fmla="*/ 217 w 381"/>
                                    <a:gd name="T35" fmla="*/ 145 h 726"/>
                                    <a:gd name="T36" fmla="*/ 204 w 381"/>
                                    <a:gd name="T37" fmla="*/ 143 h 726"/>
                                    <a:gd name="T38" fmla="*/ 198 w 381"/>
                                    <a:gd name="T39" fmla="*/ 144 h 726"/>
                                    <a:gd name="T40" fmla="*/ 0 w 381"/>
                                    <a:gd name="T41" fmla="*/ 248 h 726"/>
                                    <a:gd name="T42" fmla="*/ 127 w 381"/>
                                    <a:gd name="T43" fmla="*/ 18 h 726"/>
                                    <a:gd name="T44" fmla="*/ 142 w 381"/>
                                    <a:gd name="T45" fmla="*/ 12 h 726"/>
                                    <a:gd name="T46" fmla="*/ 156 w 381"/>
                                    <a:gd name="T47" fmla="*/ 7 h 726"/>
                                    <a:gd name="T48" fmla="*/ 187 w 381"/>
                                    <a:gd name="T49" fmla="*/ 1 h 726"/>
                                    <a:gd name="T50" fmla="*/ 204 w 381"/>
                                    <a:gd name="T51" fmla="*/ 0 h 726"/>
                                    <a:gd name="T52" fmla="*/ 240 w 381"/>
                                    <a:gd name="T53" fmla="*/ 4 h 726"/>
                                    <a:gd name="T54" fmla="*/ 273 w 381"/>
                                    <a:gd name="T55" fmla="*/ 14 h 726"/>
                                    <a:gd name="T56" fmla="*/ 303 w 381"/>
                                    <a:gd name="T57" fmla="*/ 30 h 726"/>
                                    <a:gd name="T58" fmla="*/ 329 w 381"/>
                                    <a:gd name="T59" fmla="*/ 52 h 726"/>
                                    <a:gd name="T60" fmla="*/ 351 w 381"/>
                                    <a:gd name="T61" fmla="*/ 78 h 726"/>
                                    <a:gd name="T62" fmla="*/ 366 w 381"/>
                                    <a:gd name="T63" fmla="*/ 108 h 726"/>
                                    <a:gd name="T64" fmla="*/ 377 w 381"/>
                                    <a:gd name="T65" fmla="*/ 141 h 726"/>
                                    <a:gd name="T66" fmla="*/ 381 w 381"/>
                                    <a:gd name="T67" fmla="*/ 177 h 726"/>
                                    <a:gd name="T68" fmla="*/ 379 w 381"/>
                                    <a:gd name="T69" fmla="*/ 194 h 726"/>
                                    <a:gd name="T70" fmla="*/ 373 w 381"/>
                                    <a:gd name="T71" fmla="*/ 227 h 726"/>
                                    <a:gd name="T72" fmla="*/ 361 w 381"/>
                                    <a:gd name="T73" fmla="*/ 257 h 726"/>
                                    <a:gd name="T74" fmla="*/ 345 w 381"/>
                                    <a:gd name="T75" fmla="*/ 284 h 726"/>
                                    <a:gd name="T76" fmla="*/ 334 w 381"/>
                                    <a:gd name="T77" fmla="*/ 296 h 726"/>
                                    <a:gd name="T78" fmla="*/ 354 w 381"/>
                                    <a:gd name="T79" fmla="*/ 321 h 726"/>
                                    <a:gd name="T80" fmla="*/ 369 w 381"/>
                                    <a:gd name="T81" fmla="*/ 350 h 726"/>
                                    <a:gd name="T82" fmla="*/ 373 w 381"/>
                                    <a:gd name="T83" fmla="*/ 366 h 726"/>
                                    <a:gd name="T84" fmla="*/ 379 w 381"/>
                                    <a:gd name="T85" fmla="*/ 399 h 726"/>
                                    <a:gd name="T86" fmla="*/ 381 w 381"/>
                                    <a:gd name="T87" fmla="*/ 416 h 726"/>
                                    <a:gd name="T88" fmla="*/ 379 w 381"/>
                                    <a:gd name="T89" fmla="*/ 439 h 726"/>
                                    <a:gd name="T90" fmla="*/ 375 w 381"/>
                                    <a:gd name="T91" fmla="*/ 462 h 726"/>
                                    <a:gd name="T92" fmla="*/ 367 w 381"/>
                                    <a:gd name="T93" fmla="*/ 483 h 726"/>
                                    <a:gd name="T94" fmla="*/ 346 w 381"/>
                                    <a:gd name="T95" fmla="*/ 522 h 726"/>
                                    <a:gd name="T96" fmla="*/ 316 w 381"/>
                                    <a:gd name="T97" fmla="*/ 553 h 72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81" h="726">
                                      <a:moveTo>
                                        <a:pt x="298" y="566"/>
                                      </a:moveTo>
                                      <a:lnTo>
                                        <a:pt x="0" y="726"/>
                                      </a:lnTo>
                                      <a:lnTo>
                                        <a:pt x="0" y="564"/>
                                      </a:lnTo>
                                      <a:lnTo>
                                        <a:pt x="224" y="444"/>
                                      </a:lnTo>
                                      <a:lnTo>
                                        <a:pt x="230" y="438"/>
                                      </a:lnTo>
                                      <a:lnTo>
                                        <a:pt x="235" y="432"/>
                                      </a:lnTo>
                                      <a:lnTo>
                                        <a:pt x="237" y="425"/>
                                      </a:lnTo>
                                      <a:lnTo>
                                        <a:pt x="238" y="416"/>
                                      </a:lnTo>
                                      <a:lnTo>
                                        <a:pt x="237" y="409"/>
                                      </a:lnTo>
                                      <a:lnTo>
                                        <a:pt x="235" y="403"/>
                                      </a:lnTo>
                                      <a:lnTo>
                                        <a:pt x="232" y="397"/>
                                      </a:lnTo>
                                      <a:lnTo>
                                        <a:pt x="228" y="392"/>
                                      </a:lnTo>
                                      <a:lnTo>
                                        <a:pt x="223" y="387"/>
                                      </a:lnTo>
                                      <a:lnTo>
                                        <a:pt x="217" y="385"/>
                                      </a:lnTo>
                                      <a:lnTo>
                                        <a:pt x="211" y="383"/>
                                      </a:lnTo>
                                      <a:lnTo>
                                        <a:pt x="204" y="383"/>
                                      </a:lnTo>
                                      <a:lnTo>
                                        <a:pt x="198" y="383"/>
                                      </a:lnTo>
                                      <a:lnTo>
                                        <a:pt x="192" y="385"/>
                                      </a:lnTo>
                                      <a:lnTo>
                                        <a:pt x="0" y="487"/>
                                      </a:lnTo>
                                      <a:lnTo>
                                        <a:pt x="0" y="325"/>
                                      </a:lnTo>
                                      <a:lnTo>
                                        <a:pt x="224" y="204"/>
                                      </a:lnTo>
                                      <a:lnTo>
                                        <a:pt x="230" y="199"/>
                                      </a:lnTo>
                                      <a:lnTo>
                                        <a:pt x="235" y="192"/>
                                      </a:lnTo>
                                      <a:lnTo>
                                        <a:pt x="237" y="185"/>
                                      </a:lnTo>
                                      <a:lnTo>
                                        <a:pt x="238" y="176"/>
                                      </a:lnTo>
                                      <a:lnTo>
                                        <a:pt x="237" y="170"/>
                                      </a:lnTo>
                                      <a:lnTo>
                                        <a:pt x="235" y="163"/>
                                      </a:lnTo>
                                      <a:lnTo>
                                        <a:pt x="232" y="158"/>
                                      </a:lnTo>
                                      <a:lnTo>
                                        <a:pt x="228" y="152"/>
                                      </a:lnTo>
                                      <a:lnTo>
                                        <a:pt x="223" y="149"/>
                                      </a:lnTo>
                                      <a:lnTo>
                                        <a:pt x="217" y="145"/>
                                      </a:lnTo>
                                      <a:lnTo>
                                        <a:pt x="211" y="144"/>
                                      </a:lnTo>
                                      <a:lnTo>
                                        <a:pt x="204" y="143"/>
                                      </a:lnTo>
                                      <a:lnTo>
                                        <a:pt x="198" y="144"/>
                                      </a:lnTo>
                                      <a:lnTo>
                                        <a:pt x="192" y="145"/>
                                      </a:lnTo>
                                      <a:lnTo>
                                        <a:pt x="0" y="248"/>
                                      </a:lnTo>
                                      <a:lnTo>
                                        <a:pt x="0" y="86"/>
                                      </a:lnTo>
                                      <a:lnTo>
                                        <a:pt x="127" y="18"/>
                                      </a:lnTo>
                                      <a:lnTo>
                                        <a:pt x="142" y="12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72" y="4"/>
                                      </a:lnTo>
                                      <a:lnTo>
                                        <a:pt x="187" y="1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2" y="1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56" y="8"/>
                                      </a:lnTo>
                                      <a:lnTo>
                                        <a:pt x="273" y="14"/>
                                      </a:lnTo>
                                      <a:lnTo>
                                        <a:pt x="289" y="22"/>
                                      </a:lnTo>
                                      <a:lnTo>
                                        <a:pt x="303" y="30"/>
                                      </a:lnTo>
                                      <a:lnTo>
                                        <a:pt x="316" y="41"/>
                                      </a:lnTo>
                                      <a:lnTo>
                                        <a:pt x="329" y="52"/>
                                      </a:lnTo>
                                      <a:lnTo>
                                        <a:pt x="340" y="65"/>
                                      </a:lnTo>
                                      <a:lnTo>
                                        <a:pt x="351" y="78"/>
                                      </a:lnTo>
                                      <a:lnTo>
                                        <a:pt x="359" y="92"/>
                                      </a:lnTo>
                                      <a:lnTo>
                                        <a:pt x="366" y="108"/>
                                      </a:lnTo>
                                      <a:lnTo>
                                        <a:pt x="372" y="125"/>
                                      </a:lnTo>
                                      <a:lnTo>
                                        <a:pt x="377" y="141"/>
                                      </a:lnTo>
                                      <a:lnTo>
                                        <a:pt x="379" y="159"/>
                                      </a:lnTo>
                                      <a:lnTo>
                                        <a:pt x="381" y="177"/>
                                      </a:lnTo>
                                      <a:lnTo>
                                        <a:pt x="379" y="194"/>
                                      </a:lnTo>
                                      <a:lnTo>
                                        <a:pt x="377" y="211"/>
                                      </a:lnTo>
                                      <a:lnTo>
                                        <a:pt x="373" y="227"/>
                                      </a:lnTo>
                                      <a:lnTo>
                                        <a:pt x="369" y="242"/>
                                      </a:lnTo>
                                      <a:lnTo>
                                        <a:pt x="361" y="257"/>
                                      </a:lnTo>
                                      <a:lnTo>
                                        <a:pt x="354" y="271"/>
                                      </a:lnTo>
                                      <a:lnTo>
                                        <a:pt x="345" y="284"/>
                                      </a:lnTo>
                                      <a:lnTo>
                                        <a:pt x="334" y="296"/>
                                      </a:lnTo>
                                      <a:lnTo>
                                        <a:pt x="345" y="309"/>
                                      </a:lnTo>
                                      <a:lnTo>
                                        <a:pt x="354" y="321"/>
                                      </a:lnTo>
                                      <a:lnTo>
                                        <a:pt x="361" y="336"/>
                                      </a:lnTo>
                                      <a:lnTo>
                                        <a:pt x="369" y="350"/>
                                      </a:lnTo>
                                      <a:lnTo>
                                        <a:pt x="373" y="366"/>
                                      </a:lnTo>
                                      <a:lnTo>
                                        <a:pt x="377" y="383"/>
                                      </a:lnTo>
                                      <a:lnTo>
                                        <a:pt x="379" y="399"/>
                                      </a:lnTo>
                                      <a:lnTo>
                                        <a:pt x="381" y="416"/>
                                      </a:lnTo>
                                      <a:lnTo>
                                        <a:pt x="381" y="428"/>
                                      </a:lnTo>
                                      <a:lnTo>
                                        <a:pt x="379" y="439"/>
                                      </a:lnTo>
                                      <a:lnTo>
                                        <a:pt x="377" y="451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1" y="473"/>
                                      </a:lnTo>
                                      <a:lnTo>
                                        <a:pt x="367" y="483"/>
                                      </a:lnTo>
                                      <a:lnTo>
                                        <a:pt x="358" y="503"/>
                                      </a:lnTo>
                                      <a:lnTo>
                                        <a:pt x="346" y="522"/>
                                      </a:lnTo>
                                      <a:lnTo>
                                        <a:pt x="332" y="538"/>
                                      </a:lnTo>
                                      <a:lnTo>
                                        <a:pt x="316" y="553"/>
                                      </a:lnTo>
                                      <a:lnTo>
                                        <a:pt x="298" y="5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524035" name="Freeform 460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41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760444" name="Freeform 461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480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02925676" name="Freeform 462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" y="130"/>
                                  <a:ext cx="143" cy="716"/>
                                </a:xfrm>
                                <a:custGeom>
                                  <a:avLst/>
                                  <a:gdLst>
                                    <a:gd name="T0" fmla="*/ 143 w 143"/>
                                    <a:gd name="T1" fmla="*/ 640 h 716"/>
                                    <a:gd name="T2" fmla="*/ 143 w 143"/>
                                    <a:gd name="T3" fmla="*/ 0 h 716"/>
                                    <a:gd name="T4" fmla="*/ 0 w 143"/>
                                    <a:gd name="T5" fmla="*/ 76 h 716"/>
                                    <a:gd name="T6" fmla="*/ 0 w 143"/>
                                    <a:gd name="T7" fmla="*/ 716 h 716"/>
                                    <a:gd name="T8" fmla="*/ 143 w 143"/>
                                    <a:gd name="T9" fmla="*/ 640 h 7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43" h="716">
                                      <a:moveTo>
                                        <a:pt x="143" y="640"/>
                                      </a:moveTo>
                                      <a:lnTo>
                                        <a:pt x="143" y="0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0" y="716"/>
                                      </a:lnTo>
                                      <a:lnTo>
                                        <a:pt x="143" y="6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86845" name="Freeform 46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687" y="2"/>
                                  <a:ext cx="380" cy="366"/>
                                </a:xfrm>
                                <a:custGeom>
                                  <a:avLst/>
                                  <a:gdLst>
                                    <a:gd name="T0" fmla="*/ 0 w 380"/>
                                    <a:gd name="T1" fmla="*/ 366 h 366"/>
                                    <a:gd name="T2" fmla="*/ 0 w 380"/>
                                    <a:gd name="T3" fmla="*/ 204 h 366"/>
                                    <a:gd name="T4" fmla="*/ 380 w 380"/>
                                    <a:gd name="T5" fmla="*/ 0 h 366"/>
                                    <a:gd name="T6" fmla="*/ 380 w 380"/>
                                    <a:gd name="T7" fmla="*/ 162 h 366"/>
                                    <a:gd name="T8" fmla="*/ 0 w 380"/>
                                    <a:gd name="T9" fmla="*/ 366 h 36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80" h="366">
                                      <a:moveTo>
                                        <a:pt x="0" y="366"/>
                                      </a:moveTo>
                                      <a:lnTo>
                                        <a:pt x="0" y="204"/>
                                      </a:lnTo>
                                      <a:lnTo>
                                        <a:pt x="380" y="0"/>
                                      </a:lnTo>
                                      <a:lnTo>
                                        <a:pt x="380" y="162"/>
                                      </a:lnTo>
                                      <a:lnTo>
                                        <a:pt x="0" y="3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F6B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wpc:wp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6BD450C" id="Platno 1456894323" o:spid="_x0000_s1026" editas="canvas" style="position:absolute;margin-left:2.85pt;margin-top:1.55pt;width:47.9pt;height:37.05pt;z-index:-251592704;mso-position-vertical-relative:page" coordsize="6083,4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" o:allowoverlap="f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6083;height:4705;visibility:visible;mso-wrap-style:square">
                      <v:fill o:detectmouseclick="t"/>
                      <v:path o:connecttype="none"/>
                    </v:shape>
                    <v:group id="Group 458" o:spid="_x0000_s1028" style="position:absolute;left:254;width:5829;height:4495" coordorigin="2,2" coordsize="1065,8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">
                      <o:lock v:ext="edit" aspectratio="t"/>
                      <v:shape id="Freeform 459" o:spid="_x0000_s1029" style="position:absolute;left:231;top:120;width:381;height:726;visibility:visible;mso-wrap-style:square;v-text-anchor:top" coordsize="381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" path="m298,566l,726,,564,224,444r6,-6l235,432r2,-7l238,416r-1,-7l235,403r-3,-6l228,392r-5,-5l217,385r-6,-2l204,383r-6,l192,385,,487,,325,224,204r6,-5l235,192r2,-7l238,176r-1,-6l235,163r-3,-5l228,152r-5,-3l217,145r-6,-1l204,143r-6,1l192,145,,248,,86,127,18r15,-6l156,7,172,4,187,1,204,r18,1l240,4r16,4l273,14r16,8l303,30r13,11l329,52r11,13l351,78r8,14l366,108r6,17l377,141r2,18l381,177r-2,17l377,211r-4,16l369,242r-8,15l354,271r-9,13l334,296r11,13l354,321r7,15l369,350r4,16l377,383r2,16l381,416r,12l379,439r-2,12l375,462r-4,11l367,483r-9,20l346,522r-14,16l316,553r-18,13xe" fillcolor="#ef6b00" stroked="f">
                        <v:path arrowok="t" o:connecttype="custom" o:connectlocs="0,726;224,444;230,438;237,425;238,416;235,403;228,392;217,385;204,383;198,383;0,487;224,204;230,199;237,185;238,176;235,163;228,152;217,145;204,143;198,144;0,248;127,18;142,12;156,7;187,1;204,0;240,4;273,14;303,30;329,52;351,78;366,108;377,141;381,177;379,194;373,227;361,257;345,284;334,296;354,321;369,350;373,366;379,399;381,416;379,439;375,462;367,483;346,522;316,553" o:connectangles="0,0,0,0,0,0,0,0,0,0,0,0,0,0,0,0,0,0,0,0,0,0,0,0,0,0,0,0,0,0,0,0,0,0,0,0,0,0,0,0,0,0,0,0,0,0,0,0,0"/>
                        <o:lock v:ext="edit" aspectratio="t"/>
                      </v:shape>
                      <v:shape id="Freeform 460" o:spid="_x0000_s1030" style="position:absolute;left:687;top:241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1" o:spid="_x0000_s1031" style="position:absolute;left:687;top:480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  <v:shape id="Freeform 462" o:spid="_x0000_s1032" style="position:absolute;left:2;top:130;width:143;height:716;visibility:visible;mso-wrap-style:square;v-text-anchor:top" coordsize="143,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" path="m143,640l143,,,76,,716,143,640xe" fillcolor="#ef6b00" stroked="f">
                        <v:path arrowok="t" o:connecttype="custom" o:connectlocs="143,640;143,0;0,76;0,716;143,640" o:connectangles="0,0,0,0,0"/>
                        <o:lock v:ext="edit" aspectratio="t"/>
                      </v:shape>
                      <v:shape id="Freeform 463" o:spid="_x0000_s1033" style="position:absolute;left:687;top:2;width:380;height:366;visibility:visible;mso-wrap-style:square;v-text-anchor:top" coordsize="380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" path="m,366l,204,380,r,162l,366xe" fillcolor="#ef6b00" stroked="f">
                        <v:path arrowok="t" o:connecttype="custom" o:connectlocs="0,366;0,204;380,0;380,162;0,366" o:connectangles="0,0,0,0,0"/>
                        <o:lock v:ext="edit" aspectratio="t"/>
                      </v:shape>
                    </v:group>
                    <w10:wrap type="tight" anchory="page"/>
                  </v:group>
                </w:pict>
              </mc:Fallback>
            </mc:AlternateContent>
          </w:r>
        </w:p>
        <w:p w14:paraId="284F9A3D" w14:textId="77777777" w:rsidR="00310214" w:rsidRDefault="00310214" w:rsidP="00310214">
          <w:pPr>
            <w:rPr>
              <w:sz w:val="4"/>
              <w:szCs w:val="4"/>
            </w:rPr>
          </w:pPr>
        </w:p>
        <w:p w14:paraId="10DCEE0E" w14:textId="77777777" w:rsidR="00310214" w:rsidRDefault="00310214" w:rsidP="00310214">
          <w:pPr>
            <w:rPr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724800" behindDoc="0" locked="0" layoutInCell="1" allowOverlap="1" wp14:anchorId="23753CA6" wp14:editId="63A47548">
                <wp:simplePos x="0" y="0"/>
                <wp:positionH relativeFrom="column">
                  <wp:posOffset>774444</wp:posOffset>
                </wp:positionH>
                <wp:positionV relativeFrom="paragraph">
                  <wp:posOffset>7694</wp:posOffset>
                </wp:positionV>
                <wp:extent cx="835200" cy="403200"/>
                <wp:effectExtent l="0" t="0" r="3175" b="0"/>
                <wp:wrapNone/>
                <wp:docPr id="1614946543" name="Slika 16149465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200" cy="403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6A5450A" w14:textId="77777777" w:rsidR="00310214" w:rsidRPr="001F60FD" w:rsidRDefault="00310214" w:rsidP="00310214"/>
      </w:tc>
      <w:tc>
        <w:tcPr>
          <w:tcW w:w="3119" w:type="dxa"/>
          <w:gridSpan w:val="3"/>
          <w:tcBorders>
            <w:bottom w:val="single" w:sz="4" w:space="0" w:color="auto"/>
          </w:tcBorders>
          <w:vAlign w:val="bottom"/>
        </w:tcPr>
        <w:p w14:paraId="0D563BB8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  <w:tr w:rsidR="00310214" w14:paraId="32732A35" w14:textId="77777777" w:rsidTr="00475D84">
      <w:trPr>
        <w:trHeight w:hRule="exact" w:val="284"/>
      </w:trPr>
      <w:tc>
        <w:tcPr>
          <w:tcW w:w="3402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1CEE5F1B" w14:textId="5D9637B0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51"/>
            <w:rPr>
              <w:b/>
              <w:szCs w:val="22"/>
            </w:rPr>
          </w:pPr>
          <w:r>
            <w:rPr>
              <w:b/>
              <w:szCs w:val="22"/>
            </w:rPr>
            <w:t>0.7</w:t>
          </w:r>
        </w:p>
      </w:tc>
      <w:tc>
        <w:tcPr>
          <w:tcW w:w="2835" w:type="dxa"/>
          <w:vMerge/>
          <w:tcBorders>
            <w:top w:val="single" w:sz="2" w:space="0" w:color="6D6E70"/>
            <w:bottom w:val="single" w:sz="2" w:space="0" w:color="6D6E70"/>
          </w:tcBorders>
          <w:vAlign w:val="center"/>
        </w:tcPr>
        <w:p w14:paraId="7FC3596F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</w:pPr>
        </w:p>
      </w:tc>
      <w:tc>
        <w:tcPr>
          <w:tcW w:w="113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44AF43C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126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14:paraId="4A884D7B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spacing w:after="20"/>
            <w:ind w:right="-164"/>
            <w:rPr>
              <w:sz w:val="18"/>
              <w:szCs w:val="18"/>
            </w:rPr>
          </w:pPr>
          <w:r w:rsidRPr="004E6224">
            <w:rPr>
              <w:sz w:val="18"/>
              <w:szCs w:val="18"/>
            </w:rPr>
            <w:t>Stran/strani:</w:t>
          </w:r>
        </w:p>
      </w:tc>
      <w:tc>
        <w:tcPr>
          <w:tcW w:w="723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6A113D8D" w14:textId="310E48DB" w:rsidR="00310214" w:rsidRPr="00E35F16" w:rsidRDefault="00310214" w:rsidP="00310214">
          <w:pPr>
            <w:pStyle w:val="Glava"/>
            <w:tabs>
              <w:tab w:val="clear" w:pos="4153"/>
              <w:tab w:val="clear" w:pos="8306"/>
            </w:tabs>
            <w:ind w:left="-147" w:right="-57"/>
            <w:jc w:val="right"/>
            <w:rPr>
              <w:b/>
              <w:szCs w:val="22"/>
            </w:rPr>
          </w:pP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PAGE  \* Arabic  \* MERGEFORMAT </w:instrText>
          </w:r>
          <w:r w:rsidRPr="00E35F16">
            <w:rPr>
              <w:szCs w:val="22"/>
            </w:rPr>
            <w:fldChar w:fldCharType="separate"/>
          </w:r>
          <w:r w:rsidRPr="00D97400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  <w:r w:rsidRPr="00E35F16">
            <w:rPr>
              <w:b/>
              <w:szCs w:val="22"/>
            </w:rPr>
            <w:t>/</w:t>
          </w:r>
          <w:r w:rsidRPr="00E35F16">
            <w:rPr>
              <w:szCs w:val="22"/>
            </w:rPr>
            <w:fldChar w:fldCharType="begin"/>
          </w:r>
          <w:r w:rsidRPr="00E35F16">
            <w:rPr>
              <w:szCs w:val="22"/>
            </w:rPr>
            <w:instrText xml:space="preserve"> SECTIONPAGES  \* Arabic  \* MERGEFORMAT </w:instrText>
          </w:r>
          <w:r w:rsidRPr="00E35F16">
            <w:rPr>
              <w:szCs w:val="22"/>
            </w:rPr>
            <w:fldChar w:fldCharType="separate"/>
          </w:r>
          <w:r w:rsidR="00B03932" w:rsidRPr="00B03932">
            <w:rPr>
              <w:b/>
              <w:noProof/>
              <w:szCs w:val="22"/>
            </w:rPr>
            <w:t>1</w:t>
          </w:r>
          <w:r w:rsidRPr="00E35F16">
            <w:rPr>
              <w:b/>
              <w:noProof/>
              <w:szCs w:val="22"/>
            </w:rPr>
            <w:fldChar w:fldCharType="end"/>
          </w:r>
        </w:p>
      </w:tc>
    </w:tr>
    <w:tr w:rsidR="00310214" w14:paraId="4D5C2C2B" w14:textId="77777777" w:rsidTr="00475D84">
      <w:trPr>
        <w:trHeight w:hRule="exact" w:val="393"/>
      </w:trPr>
      <w:tc>
        <w:tcPr>
          <w:tcW w:w="3402" w:type="dxa"/>
          <w:tcBorders>
            <w:top w:val="single" w:sz="4" w:space="0" w:color="auto"/>
          </w:tcBorders>
        </w:tcPr>
        <w:p w14:paraId="072700E2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  <w:tc>
        <w:tcPr>
          <w:tcW w:w="2835" w:type="dxa"/>
          <w:vMerge/>
          <w:tcBorders>
            <w:top w:val="single" w:sz="2" w:space="0" w:color="6D6E70"/>
          </w:tcBorders>
          <w:vAlign w:val="center"/>
        </w:tcPr>
        <w:p w14:paraId="7E599878" w14:textId="77777777" w:rsidR="00310214" w:rsidRPr="004E6224" w:rsidRDefault="00310214" w:rsidP="00310214">
          <w:pPr>
            <w:pStyle w:val="Glava"/>
            <w:tabs>
              <w:tab w:val="clear" w:pos="4153"/>
              <w:tab w:val="clear" w:pos="8306"/>
            </w:tabs>
            <w:jc w:val="center"/>
            <w:rPr>
              <w:szCs w:val="18"/>
            </w:rPr>
          </w:pPr>
        </w:p>
      </w:tc>
      <w:tc>
        <w:tcPr>
          <w:tcW w:w="3119" w:type="dxa"/>
          <w:gridSpan w:val="3"/>
          <w:tcBorders>
            <w:top w:val="single" w:sz="4" w:space="0" w:color="auto"/>
          </w:tcBorders>
        </w:tcPr>
        <w:p w14:paraId="4E3B208A" w14:textId="77777777" w:rsidR="00310214" w:rsidRDefault="00310214" w:rsidP="00310214">
          <w:pPr>
            <w:pStyle w:val="Glava"/>
            <w:tabs>
              <w:tab w:val="clear" w:pos="4153"/>
              <w:tab w:val="clear" w:pos="8306"/>
            </w:tabs>
          </w:pPr>
        </w:p>
      </w:tc>
    </w:tr>
  </w:tbl>
  <w:p w14:paraId="641745E2" w14:textId="77777777" w:rsidR="00310214" w:rsidRDefault="003102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A80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EF548E"/>
    <w:multiLevelType w:val="hybridMultilevel"/>
    <w:tmpl w:val="3314FD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6F5D50"/>
    <w:multiLevelType w:val="hybridMultilevel"/>
    <w:tmpl w:val="2040A0C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0F7632"/>
    <w:multiLevelType w:val="hybridMultilevel"/>
    <w:tmpl w:val="4E28A21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312E6A"/>
    <w:multiLevelType w:val="hybridMultilevel"/>
    <w:tmpl w:val="8AFED33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7497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950D33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98A42A0"/>
    <w:multiLevelType w:val="hybridMultilevel"/>
    <w:tmpl w:val="67662A4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266305F"/>
    <w:multiLevelType w:val="hybridMultilevel"/>
    <w:tmpl w:val="BB5E831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B52F6F"/>
    <w:multiLevelType w:val="hybridMultilevel"/>
    <w:tmpl w:val="CA804B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03BFE"/>
    <w:multiLevelType w:val="hybridMultilevel"/>
    <w:tmpl w:val="A5042A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307220"/>
    <w:multiLevelType w:val="singleLevel"/>
    <w:tmpl w:val="04E4D7C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42C24DFC"/>
    <w:multiLevelType w:val="hybridMultilevel"/>
    <w:tmpl w:val="08CCF70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50875F3"/>
    <w:multiLevelType w:val="hybridMultilevel"/>
    <w:tmpl w:val="927E700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6746BD"/>
    <w:multiLevelType w:val="hybridMultilevel"/>
    <w:tmpl w:val="C9707286"/>
    <w:lvl w:ilvl="0" w:tplc="590A62F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27F4B"/>
    <w:multiLevelType w:val="hybridMultilevel"/>
    <w:tmpl w:val="5C42D34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044F8E"/>
    <w:multiLevelType w:val="hybridMultilevel"/>
    <w:tmpl w:val="75AA8B90"/>
    <w:lvl w:ilvl="0" w:tplc="483EFEB2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CDD7027"/>
    <w:multiLevelType w:val="hybridMultilevel"/>
    <w:tmpl w:val="B052BE6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D1C60FE"/>
    <w:multiLevelType w:val="hybridMultilevel"/>
    <w:tmpl w:val="60C288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E346833"/>
    <w:multiLevelType w:val="hybridMultilevel"/>
    <w:tmpl w:val="680C30F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31A56A7"/>
    <w:multiLevelType w:val="hybridMultilevel"/>
    <w:tmpl w:val="34EE1B3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6C48AB"/>
    <w:multiLevelType w:val="hybridMultilevel"/>
    <w:tmpl w:val="36FA98F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B2E4495"/>
    <w:multiLevelType w:val="hybridMultilevel"/>
    <w:tmpl w:val="72EE9EB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CF747DF"/>
    <w:multiLevelType w:val="hybridMultilevel"/>
    <w:tmpl w:val="F98E7D2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DB54F0"/>
    <w:multiLevelType w:val="hybridMultilevel"/>
    <w:tmpl w:val="A628F71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1C51924"/>
    <w:multiLevelType w:val="hybridMultilevel"/>
    <w:tmpl w:val="C1567ED4"/>
    <w:lvl w:ilvl="0" w:tplc="8C424D3E">
      <w:start w:val="5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EF7CC4"/>
    <w:multiLevelType w:val="hybridMultilevel"/>
    <w:tmpl w:val="7082CE8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61F0AF9"/>
    <w:multiLevelType w:val="hybridMultilevel"/>
    <w:tmpl w:val="3F36491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8216F2"/>
    <w:multiLevelType w:val="multilevel"/>
    <w:tmpl w:val="A504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C77DB3"/>
    <w:multiLevelType w:val="hybridMultilevel"/>
    <w:tmpl w:val="3E023540"/>
    <w:lvl w:ilvl="0" w:tplc="85382EC0">
      <w:start w:val="1"/>
      <w:numFmt w:val="bullet"/>
      <w:lvlText w:val="-"/>
      <w:lvlJc w:val="left"/>
      <w:pPr>
        <w:ind w:left="360" w:hanging="360"/>
      </w:pPr>
      <w:rPr>
        <w:rFonts w:ascii="Trebuchet MS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4D5BB4"/>
    <w:multiLevelType w:val="multilevel"/>
    <w:tmpl w:val="A5042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D12432"/>
    <w:multiLevelType w:val="hybridMultilevel"/>
    <w:tmpl w:val="8C52C1F6"/>
    <w:lvl w:ilvl="0" w:tplc="C674CEC2">
      <w:start w:val="3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A3701"/>
    <w:multiLevelType w:val="hybridMultilevel"/>
    <w:tmpl w:val="B7D4D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03285F"/>
    <w:multiLevelType w:val="hybridMultilevel"/>
    <w:tmpl w:val="F5FEA73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01113468">
    <w:abstractNumId w:val="0"/>
  </w:num>
  <w:num w:numId="2" w16cid:durableId="480315822">
    <w:abstractNumId w:val="0"/>
  </w:num>
  <w:num w:numId="3" w16cid:durableId="3961674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4" w16cid:durableId="1067269268">
    <w:abstractNumId w:val="1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5" w16cid:durableId="704142352">
    <w:abstractNumId w:val="12"/>
  </w:num>
  <w:num w:numId="6" w16cid:durableId="161470216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7" w16cid:durableId="1036933641">
    <w:abstractNumId w:val="6"/>
  </w:num>
  <w:num w:numId="8" w16cid:durableId="2043245065">
    <w:abstractNumId w:val="7"/>
  </w:num>
  <w:num w:numId="9" w16cid:durableId="51931070">
    <w:abstractNumId w:val="17"/>
  </w:num>
  <w:num w:numId="10" w16cid:durableId="327758118">
    <w:abstractNumId w:val="32"/>
  </w:num>
  <w:num w:numId="11" w16cid:durableId="1106660446">
    <w:abstractNumId w:val="26"/>
  </w:num>
  <w:num w:numId="12" w16cid:durableId="1200321500">
    <w:abstractNumId w:val="16"/>
  </w:num>
  <w:num w:numId="13" w16cid:durableId="327249344">
    <w:abstractNumId w:val="11"/>
  </w:num>
  <w:num w:numId="14" w16cid:durableId="1690058561">
    <w:abstractNumId w:val="19"/>
  </w:num>
  <w:num w:numId="15" w16cid:durableId="361631593">
    <w:abstractNumId w:val="10"/>
  </w:num>
  <w:num w:numId="16" w16cid:durableId="1211264665">
    <w:abstractNumId w:val="3"/>
  </w:num>
  <w:num w:numId="17" w16cid:durableId="286861759">
    <w:abstractNumId w:val="18"/>
  </w:num>
  <w:num w:numId="18" w16cid:durableId="2105417658">
    <w:abstractNumId w:val="9"/>
  </w:num>
  <w:num w:numId="19" w16cid:durableId="458308447">
    <w:abstractNumId w:val="2"/>
  </w:num>
  <w:num w:numId="20" w16cid:durableId="927301611">
    <w:abstractNumId w:val="20"/>
  </w:num>
  <w:num w:numId="21" w16cid:durableId="1480347292">
    <w:abstractNumId w:val="4"/>
  </w:num>
  <w:num w:numId="22" w16cid:durableId="2015450787">
    <w:abstractNumId w:val="23"/>
  </w:num>
  <w:num w:numId="23" w16cid:durableId="606278571">
    <w:abstractNumId w:val="13"/>
  </w:num>
  <w:num w:numId="24" w16cid:durableId="1618640443">
    <w:abstractNumId w:val="24"/>
  </w:num>
  <w:num w:numId="25" w16cid:durableId="93676249">
    <w:abstractNumId w:val="22"/>
  </w:num>
  <w:num w:numId="26" w16cid:durableId="509639304">
    <w:abstractNumId w:val="21"/>
  </w:num>
  <w:num w:numId="27" w16cid:durableId="1181168335">
    <w:abstractNumId w:val="27"/>
  </w:num>
  <w:num w:numId="28" w16cid:durableId="625428494">
    <w:abstractNumId w:val="34"/>
  </w:num>
  <w:num w:numId="29" w16cid:durableId="1570387387">
    <w:abstractNumId w:val="25"/>
  </w:num>
  <w:num w:numId="30" w16cid:durableId="1607928106">
    <w:abstractNumId w:val="28"/>
  </w:num>
  <w:num w:numId="31" w16cid:durableId="293490135">
    <w:abstractNumId w:val="8"/>
  </w:num>
  <w:num w:numId="32" w16cid:durableId="45884796">
    <w:abstractNumId w:val="5"/>
  </w:num>
  <w:num w:numId="33" w16cid:durableId="1869103866">
    <w:abstractNumId w:val="29"/>
  </w:num>
  <w:num w:numId="34" w16cid:durableId="317150752">
    <w:abstractNumId w:val="33"/>
  </w:num>
  <w:num w:numId="35" w16cid:durableId="672103478">
    <w:abstractNumId w:val="31"/>
  </w:num>
  <w:num w:numId="36" w16cid:durableId="2109547194">
    <w:abstractNumId w:val="14"/>
  </w:num>
  <w:num w:numId="37" w16cid:durableId="1059283587">
    <w:abstractNumId w:val="30"/>
  </w:num>
  <w:num w:numId="38" w16cid:durableId="10105718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attachedTemplate r:id="rId1"/>
  <w:defaultTabStop w:val="720"/>
  <w:hyphenationZone w:val="425"/>
  <w:doNotHyphenateCaps/>
  <w:drawingGridHorizontalSpacing w:val="28"/>
  <w:drawingGridVerticalSpacing w:val="28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ip" w:val="is101rv4"/>
  </w:docVars>
  <w:rsids>
    <w:rsidRoot w:val="006633DD"/>
    <w:rsid w:val="00002767"/>
    <w:rsid w:val="000046E9"/>
    <w:rsid w:val="000049FE"/>
    <w:rsid w:val="000106F5"/>
    <w:rsid w:val="000208C2"/>
    <w:rsid w:val="00021789"/>
    <w:rsid w:val="00026E55"/>
    <w:rsid w:val="00030C79"/>
    <w:rsid w:val="00031BCB"/>
    <w:rsid w:val="0004216E"/>
    <w:rsid w:val="00042450"/>
    <w:rsid w:val="00042AB3"/>
    <w:rsid w:val="00045D14"/>
    <w:rsid w:val="00047EB4"/>
    <w:rsid w:val="00052DCA"/>
    <w:rsid w:val="0005526C"/>
    <w:rsid w:val="00055EB9"/>
    <w:rsid w:val="0006301B"/>
    <w:rsid w:val="000631A2"/>
    <w:rsid w:val="00066C58"/>
    <w:rsid w:val="00066CB0"/>
    <w:rsid w:val="00072264"/>
    <w:rsid w:val="00072745"/>
    <w:rsid w:val="0007585D"/>
    <w:rsid w:val="00082372"/>
    <w:rsid w:val="0008778D"/>
    <w:rsid w:val="00091D68"/>
    <w:rsid w:val="00092F01"/>
    <w:rsid w:val="000A1A58"/>
    <w:rsid w:val="000A31CF"/>
    <w:rsid w:val="000A3D6C"/>
    <w:rsid w:val="000A6B40"/>
    <w:rsid w:val="000B1A82"/>
    <w:rsid w:val="000C56E6"/>
    <w:rsid w:val="000C6624"/>
    <w:rsid w:val="000D2CA3"/>
    <w:rsid w:val="000E08A8"/>
    <w:rsid w:val="000E1254"/>
    <w:rsid w:val="000E5190"/>
    <w:rsid w:val="000E5DA6"/>
    <w:rsid w:val="000E6CFF"/>
    <w:rsid w:val="000F11C2"/>
    <w:rsid w:val="000F3174"/>
    <w:rsid w:val="000F5CCA"/>
    <w:rsid w:val="001008FD"/>
    <w:rsid w:val="001032DC"/>
    <w:rsid w:val="00105D38"/>
    <w:rsid w:val="00107B51"/>
    <w:rsid w:val="001106C8"/>
    <w:rsid w:val="00112688"/>
    <w:rsid w:val="00112F21"/>
    <w:rsid w:val="00113A10"/>
    <w:rsid w:val="001154E4"/>
    <w:rsid w:val="00122676"/>
    <w:rsid w:val="00126BF2"/>
    <w:rsid w:val="00126DA5"/>
    <w:rsid w:val="00127EE4"/>
    <w:rsid w:val="00133A4D"/>
    <w:rsid w:val="00134065"/>
    <w:rsid w:val="00135777"/>
    <w:rsid w:val="00140032"/>
    <w:rsid w:val="00140F31"/>
    <w:rsid w:val="00142FED"/>
    <w:rsid w:val="00143DF7"/>
    <w:rsid w:val="00150BE9"/>
    <w:rsid w:val="00151B80"/>
    <w:rsid w:val="00153E05"/>
    <w:rsid w:val="001552E1"/>
    <w:rsid w:val="001575FF"/>
    <w:rsid w:val="00157D87"/>
    <w:rsid w:val="0016235A"/>
    <w:rsid w:val="0016493C"/>
    <w:rsid w:val="00173119"/>
    <w:rsid w:val="00181D29"/>
    <w:rsid w:val="00182B80"/>
    <w:rsid w:val="00184D5E"/>
    <w:rsid w:val="00185E7E"/>
    <w:rsid w:val="00190FD8"/>
    <w:rsid w:val="001A4166"/>
    <w:rsid w:val="001A480E"/>
    <w:rsid w:val="001A5992"/>
    <w:rsid w:val="001A7337"/>
    <w:rsid w:val="001A7865"/>
    <w:rsid w:val="001B21C6"/>
    <w:rsid w:val="001B37E7"/>
    <w:rsid w:val="001B48C2"/>
    <w:rsid w:val="001B54BB"/>
    <w:rsid w:val="001B7C5F"/>
    <w:rsid w:val="001C3F38"/>
    <w:rsid w:val="001C4B3F"/>
    <w:rsid w:val="001C6139"/>
    <w:rsid w:val="001C7F80"/>
    <w:rsid w:val="001D0056"/>
    <w:rsid w:val="001D4304"/>
    <w:rsid w:val="001E1FCF"/>
    <w:rsid w:val="001E24FA"/>
    <w:rsid w:val="001E2E55"/>
    <w:rsid w:val="001E6F7E"/>
    <w:rsid w:val="001E7ED5"/>
    <w:rsid w:val="00200286"/>
    <w:rsid w:val="00206B24"/>
    <w:rsid w:val="002105D7"/>
    <w:rsid w:val="0021511C"/>
    <w:rsid w:val="002227F1"/>
    <w:rsid w:val="00224410"/>
    <w:rsid w:val="00225615"/>
    <w:rsid w:val="00227098"/>
    <w:rsid w:val="0023084F"/>
    <w:rsid w:val="00234430"/>
    <w:rsid w:val="00237C28"/>
    <w:rsid w:val="00241BBF"/>
    <w:rsid w:val="00242E77"/>
    <w:rsid w:val="00245E6B"/>
    <w:rsid w:val="00246943"/>
    <w:rsid w:val="00251E42"/>
    <w:rsid w:val="00252568"/>
    <w:rsid w:val="00255686"/>
    <w:rsid w:val="00255B21"/>
    <w:rsid w:val="0025627C"/>
    <w:rsid w:val="00257578"/>
    <w:rsid w:val="00264202"/>
    <w:rsid w:val="00272334"/>
    <w:rsid w:val="00273173"/>
    <w:rsid w:val="0027693B"/>
    <w:rsid w:val="00282292"/>
    <w:rsid w:val="00290682"/>
    <w:rsid w:val="00291624"/>
    <w:rsid w:val="002919C2"/>
    <w:rsid w:val="0029426A"/>
    <w:rsid w:val="00295272"/>
    <w:rsid w:val="00295BB8"/>
    <w:rsid w:val="00296037"/>
    <w:rsid w:val="00296165"/>
    <w:rsid w:val="00296625"/>
    <w:rsid w:val="002A1C9C"/>
    <w:rsid w:val="002A6AC8"/>
    <w:rsid w:val="002C171B"/>
    <w:rsid w:val="002E2556"/>
    <w:rsid w:val="002E5642"/>
    <w:rsid w:val="002E5B20"/>
    <w:rsid w:val="002F3587"/>
    <w:rsid w:val="002F6C26"/>
    <w:rsid w:val="0030748E"/>
    <w:rsid w:val="00310214"/>
    <w:rsid w:val="00310BB1"/>
    <w:rsid w:val="00310ED0"/>
    <w:rsid w:val="003158E5"/>
    <w:rsid w:val="00315FD2"/>
    <w:rsid w:val="00316BAD"/>
    <w:rsid w:val="0032027D"/>
    <w:rsid w:val="00320BB4"/>
    <w:rsid w:val="003216A5"/>
    <w:rsid w:val="00321C91"/>
    <w:rsid w:val="00321EBB"/>
    <w:rsid w:val="00323CD4"/>
    <w:rsid w:val="00326A8C"/>
    <w:rsid w:val="00332B90"/>
    <w:rsid w:val="00335614"/>
    <w:rsid w:val="0034118D"/>
    <w:rsid w:val="00345DD9"/>
    <w:rsid w:val="00351272"/>
    <w:rsid w:val="003526B3"/>
    <w:rsid w:val="0036290F"/>
    <w:rsid w:val="00365263"/>
    <w:rsid w:val="003675BB"/>
    <w:rsid w:val="00367638"/>
    <w:rsid w:val="00370E23"/>
    <w:rsid w:val="003726A2"/>
    <w:rsid w:val="00372A50"/>
    <w:rsid w:val="00373642"/>
    <w:rsid w:val="00375050"/>
    <w:rsid w:val="003757BC"/>
    <w:rsid w:val="00376766"/>
    <w:rsid w:val="00377368"/>
    <w:rsid w:val="00377551"/>
    <w:rsid w:val="00380457"/>
    <w:rsid w:val="00385B4F"/>
    <w:rsid w:val="00385C35"/>
    <w:rsid w:val="00391CA8"/>
    <w:rsid w:val="00394F28"/>
    <w:rsid w:val="00395A34"/>
    <w:rsid w:val="003A2852"/>
    <w:rsid w:val="003B42C6"/>
    <w:rsid w:val="003C36E4"/>
    <w:rsid w:val="003C47D4"/>
    <w:rsid w:val="003D0C3E"/>
    <w:rsid w:val="003D1655"/>
    <w:rsid w:val="003D16D6"/>
    <w:rsid w:val="003D3415"/>
    <w:rsid w:val="003D5BFD"/>
    <w:rsid w:val="003D6561"/>
    <w:rsid w:val="003D7017"/>
    <w:rsid w:val="003E024D"/>
    <w:rsid w:val="003E3AF4"/>
    <w:rsid w:val="003E48C4"/>
    <w:rsid w:val="003E7AB5"/>
    <w:rsid w:val="003E7C09"/>
    <w:rsid w:val="003E7EB8"/>
    <w:rsid w:val="003F4E20"/>
    <w:rsid w:val="00402E50"/>
    <w:rsid w:val="004042AD"/>
    <w:rsid w:val="00406832"/>
    <w:rsid w:val="00412F45"/>
    <w:rsid w:val="00421EEB"/>
    <w:rsid w:val="00424936"/>
    <w:rsid w:val="0042640D"/>
    <w:rsid w:val="00426F84"/>
    <w:rsid w:val="00427C3A"/>
    <w:rsid w:val="00431A45"/>
    <w:rsid w:val="004330AA"/>
    <w:rsid w:val="00434236"/>
    <w:rsid w:val="0043712F"/>
    <w:rsid w:val="0044294B"/>
    <w:rsid w:val="00445249"/>
    <w:rsid w:val="00451B5F"/>
    <w:rsid w:val="00452366"/>
    <w:rsid w:val="00452A2D"/>
    <w:rsid w:val="004567E7"/>
    <w:rsid w:val="00460BDE"/>
    <w:rsid w:val="00460F8A"/>
    <w:rsid w:val="00461144"/>
    <w:rsid w:val="00461B8F"/>
    <w:rsid w:val="0046301C"/>
    <w:rsid w:val="00463037"/>
    <w:rsid w:val="0047294C"/>
    <w:rsid w:val="00474914"/>
    <w:rsid w:val="00474AAE"/>
    <w:rsid w:val="00482767"/>
    <w:rsid w:val="004832EB"/>
    <w:rsid w:val="004850E9"/>
    <w:rsid w:val="00485EC8"/>
    <w:rsid w:val="00490F3C"/>
    <w:rsid w:val="00492215"/>
    <w:rsid w:val="004935A6"/>
    <w:rsid w:val="00495D5D"/>
    <w:rsid w:val="00497059"/>
    <w:rsid w:val="00497F14"/>
    <w:rsid w:val="004B0F1E"/>
    <w:rsid w:val="004B7039"/>
    <w:rsid w:val="004C24B9"/>
    <w:rsid w:val="004C5F71"/>
    <w:rsid w:val="004C6CD4"/>
    <w:rsid w:val="004D0344"/>
    <w:rsid w:val="004D0D36"/>
    <w:rsid w:val="004D55C4"/>
    <w:rsid w:val="004D72CF"/>
    <w:rsid w:val="004E01F2"/>
    <w:rsid w:val="004E2F2F"/>
    <w:rsid w:val="004E6BFC"/>
    <w:rsid w:val="004F1504"/>
    <w:rsid w:val="004F171C"/>
    <w:rsid w:val="004F384A"/>
    <w:rsid w:val="004F6E6E"/>
    <w:rsid w:val="0050103C"/>
    <w:rsid w:val="005037AD"/>
    <w:rsid w:val="0051688E"/>
    <w:rsid w:val="00517D74"/>
    <w:rsid w:val="00521050"/>
    <w:rsid w:val="0052114C"/>
    <w:rsid w:val="0052598A"/>
    <w:rsid w:val="005278D2"/>
    <w:rsid w:val="005311C9"/>
    <w:rsid w:val="005375F8"/>
    <w:rsid w:val="005406DE"/>
    <w:rsid w:val="005414CC"/>
    <w:rsid w:val="00541F38"/>
    <w:rsid w:val="00554D88"/>
    <w:rsid w:val="00560136"/>
    <w:rsid w:val="00563A76"/>
    <w:rsid w:val="00566D22"/>
    <w:rsid w:val="00566DC7"/>
    <w:rsid w:val="00571D84"/>
    <w:rsid w:val="00571FA6"/>
    <w:rsid w:val="0057212B"/>
    <w:rsid w:val="00574172"/>
    <w:rsid w:val="005755AF"/>
    <w:rsid w:val="0057685C"/>
    <w:rsid w:val="00577E13"/>
    <w:rsid w:val="005835D7"/>
    <w:rsid w:val="00585576"/>
    <w:rsid w:val="00586770"/>
    <w:rsid w:val="00590322"/>
    <w:rsid w:val="00593317"/>
    <w:rsid w:val="005963EC"/>
    <w:rsid w:val="005A00EF"/>
    <w:rsid w:val="005A644D"/>
    <w:rsid w:val="005B2096"/>
    <w:rsid w:val="005B3848"/>
    <w:rsid w:val="005B4C81"/>
    <w:rsid w:val="005C2894"/>
    <w:rsid w:val="005C2CB8"/>
    <w:rsid w:val="005C331C"/>
    <w:rsid w:val="005C59B9"/>
    <w:rsid w:val="005C77C6"/>
    <w:rsid w:val="005D2ABC"/>
    <w:rsid w:val="005D3E58"/>
    <w:rsid w:val="005D5FAC"/>
    <w:rsid w:val="005D60FD"/>
    <w:rsid w:val="005E0C32"/>
    <w:rsid w:val="005E1F0A"/>
    <w:rsid w:val="005E5001"/>
    <w:rsid w:val="005E6961"/>
    <w:rsid w:val="005F6A83"/>
    <w:rsid w:val="006029C2"/>
    <w:rsid w:val="0060316F"/>
    <w:rsid w:val="00605F87"/>
    <w:rsid w:val="0060643A"/>
    <w:rsid w:val="00606DCB"/>
    <w:rsid w:val="00615F27"/>
    <w:rsid w:val="006160E5"/>
    <w:rsid w:val="00621C86"/>
    <w:rsid w:val="006238F3"/>
    <w:rsid w:val="00623B4A"/>
    <w:rsid w:val="006249D0"/>
    <w:rsid w:val="00630808"/>
    <w:rsid w:val="0063176F"/>
    <w:rsid w:val="00632D66"/>
    <w:rsid w:val="00637201"/>
    <w:rsid w:val="00640E1B"/>
    <w:rsid w:val="00652A0E"/>
    <w:rsid w:val="00655D16"/>
    <w:rsid w:val="0065669A"/>
    <w:rsid w:val="00657297"/>
    <w:rsid w:val="00657508"/>
    <w:rsid w:val="0066051C"/>
    <w:rsid w:val="00661C28"/>
    <w:rsid w:val="006633DD"/>
    <w:rsid w:val="00667DCF"/>
    <w:rsid w:val="00670281"/>
    <w:rsid w:val="00674D2C"/>
    <w:rsid w:val="0067787C"/>
    <w:rsid w:val="00677B85"/>
    <w:rsid w:val="006820EB"/>
    <w:rsid w:val="00685416"/>
    <w:rsid w:val="00686C8A"/>
    <w:rsid w:val="00690E47"/>
    <w:rsid w:val="0069125D"/>
    <w:rsid w:val="006A007A"/>
    <w:rsid w:val="006A2847"/>
    <w:rsid w:val="006A6C15"/>
    <w:rsid w:val="006A7FBF"/>
    <w:rsid w:val="006B2DE1"/>
    <w:rsid w:val="006B679A"/>
    <w:rsid w:val="006B6B81"/>
    <w:rsid w:val="006C166F"/>
    <w:rsid w:val="006C26C3"/>
    <w:rsid w:val="006C3030"/>
    <w:rsid w:val="006C5809"/>
    <w:rsid w:val="006D1EAF"/>
    <w:rsid w:val="006D49F7"/>
    <w:rsid w:val="006D5666"/>
    <w:rsid w:val="006D6EAB"/>
    <w:rsid w:val="006E6A81"/>
    <w:rsid w:val="006F1BCD"/>
    <w:rsid w:val="006F5157"/>
    <w:rsid w:val="006F7BED"/>
    <w:rsid w:val="00700958"/>
    <w:rsid w:val="00701D5F"/>
    <w:rsid w:val="00702C0B"/>
    <w:rsid w:val="007077F6"/>
    <w:rsid w:val="00707F0B"/>
    <w:rsid w:val="00715303"/>
    <w:rsid w:val="0071537E"/>
    <w:rsid w:val="00715CC3"/>
    <w:rsid w:val="00721437"/>
    <w:rsid w:val="00721E3A"/>
    <w:rsid w:val="0072786D"/>
    <w:rsid w:val="00730C45"/>
    <w:rsid w:val="00734B5D"/>
    <w:rsid w:val="00735234"/>
    <w:rsid w:val="007360D3"/>
    <w:rsid w:val="00740F70"/>
    <w:rsid w:val="00742C30"/>
    <w:rsid w:val="0074578A"/>
    <w:rsid w:val="007457BF"/>
    <w:rsid w:val="00747B1B"/>
    <w:rsid w:val="00750549"/>
    <w:rsid w:val="00750D1F"/>
    <w:rsid w:val="00757D1F"/>
    <w:rsid w:val="00761F76"/>
    <w:rsid w:val="007643DE"/>
    <w:rsid w:val="00764849"/>
    <w:rsid w:val="00767BA7"/>
    <w:rsid w:val="007719B4"/>
    <w:rsid w:val="0077259E"/>
    <w:rsid w:val="007729DD"/>
    <w:rsid w:val="00776E42"/>
    <w:rsid w:val="0077705B"/>
    <w:rsid w:val="0077741C"/>
    <w:rsid w:val="00777D9A"/>
    <w:rsid w:val="00780AA6"/>
    <w:rsid w:val="00782AE6"/>
    <w:rsid w:val="00782B36"/>
    <w:rsid w:val="0079325A"/>
    <w:rsid w:val="00795148"/>
    <w:rsid w:val="007A1830"/>
    <w:rsid w:val="007A259E"/>
    <w:rsid w:val="007A40D4"/>
    <w:rsid w:val="007A4748"/>
    <w:rsid w:val="007A4E30"/>
    <w:rsid w:val="007A53E7"/>
    <w:rsid w:val="007A759D"/>
    <w:rsid w:val="007B0108"/>
    <w:rsid w:val="007B2064"/>
    <w:rsid w:val="007B58CD"/>
    <w:rsid w:val="007B59E5"/>
    <w:rsid w:val="007B6600"/>
    <w:rsid w:val="007C2078"/>
    <w:rsid w:val="007C2218"/>
    <w:rsid w:val="007D1320"/>
    <w:rsid w:val="007D310A"/>
    <w:rsid w:val="007D7F08"/>
    <w:rsid w:val="007E1955"/>
    <w:rsid w:val="007F086A"/>
    <w:rsid w:val="007F0FD9"/>
    <w:rsid w:val="007F1DF3"/>
    <w:rsid w:val="007F6326"/>
    <w:rsid w:val="00811F50"/>
    <w:rsid w:val="00813E98"/>
    <w:rsid w:val="00820DC6"/>
    <w:rsid w:val="00842F75"/>
    <w:rsid w:val="008465B0"/>
    <w:rsid w:val="008472A4"/>
    <w:rsid w:val="00847570"/>
    <w:rsid w:val="00856F0A"/>
    <w:rsid w:val="008577CF"/>
    <w:rsid w:val="008648D9"/>
    <w:rsid w:val="0087060A"/>
    <w:rsid w:val="00872F43"/>
    <w:rsid w:val="0087592A"/>
    <w:rsid w:val="008772DA"/>
    <w:rsid w:val="00880FDD"/>
    <w:rsid w:val="008822F4"/>
    <w:rsid w:val="008A4536"/>
    <w:rsid w:val="008A6F18"/>
    <w:rsid w:val="008B01EF"/>
    <w:rsid w:val="008B2486"/>
    <w:rsid w:val="008B60D4"/>
    <w:rsid w:val="008B61C1"/>
    <w:rsid w:val="008B6D61"/>
    <w:rsid w:val="008C027A"/>
    <w:rsid w:val="008C462B"/>
    <w:rsid w:val="008D559C"/>
    <w:rsid w:val="008D6026"/>
    <w:rsid w:val="008D6D08"/>
    <w:rsid w:val="008D6E8C"/>
    <w:rsid w:val="008D7B16"/>
    <w:rsid w:val="008E20D8"/>
    <w:rsid w:val="008E26EE"/>
    <w:rsid w:val="008E31CC"/>
    <w:rsid w:val="008E3E9D"/>
    <w:rsid w:val="00900C73"/>
    <w:rsid w:val="00901770"/>
    <w:rsid w:val="0090339D"/>
    <w:rsid w:val="0090436A"/>
    <w:rsid w:val="00905328"/>
    <w:rsid w:val="00907952"/>
    <w:rsid w:val="00914F5B"/>
    <w:rsid w:val="00916264"/>
    <w:rsid w:val="009205CA"/>
    <w:rsid w:val="00923B89"/>
    <w:rsid w:val="00936B13"/>
    <w:rsid w:val="00937B17"/>
    <w:rsid w:val="00940939"/>
    <w:rsid w:val="00940A16"/>
    <w:rsid w:val="00940D7A"/>
    <w:rsid w:val="0094447C"/>
    <w:rsid w:val="00954932"/>
    <w:rsid w:val="0096384C"/>
    <w:rsid w:val="009679E0"/>
    <w:rsid w:val="009712E2"/>
    <w:rsid w:val="009725CE"/>
    <w:rsid w:val="00972F83"/>
    <w:rsid w:val="00975E6D"/>
    <w:rsid w:val="00982559"/>
    <w:rsid w:val="00983A75"/>
    <w:rsid w:val="0098457B"/>
    <w:rsid w:val="00995F67"/>
    <w:rsid w:val="009A00BB"/>
    <w:rsid w:val="009A3A8F"/>
    <w:rsid w:val="009A48A5"/>
    <w:rsid w:val="009A7FBD"/>
    <w:rsid w:val="009B06DC"/>
    <w:rsid w:val="009B1C5C"/>
    <w:rsid w:val="009B3FB2"/>
    <w:rsid w:val="009B509E"/>
    <w:rsid w:val="009B6269"/>
    <w:rsid w:val="009C3B72"/>
    <w:rsid w:val="009D12AD"/>
    <w:rsid w:val="009D5407"/>
    <w:rsid w:val="009D55D5"/>
    <w:rsid w:val="009D5A1C"/>
    <w:rsid w:val="009E114D"/>
    <w:rsid w:val="009E4B80"/>
    <w:rsid w:val="009F1D63"/>
    <w:rsid w:val="009F2394"/>
    <w:rsid w:val="009F306F"/>
    <w:rsid w:val="009F3726"/>
    <w:rsid w:val="009F533E"/>
    <w:rsid w:val="009F7A48"/>
    <w:rsid w:val="00A041FF"/>
    <w:rsid w:val="00A10132"/>
    <w:rsid w:val="00A15DA8"/>
    <w:rsid w:val="00A215D2"/>
    <w:rsid w:val="00A26FB9"/>
    <w:rsid w:val="00A311D1"/>
    <w:rsid w:val="00A344A1"/>
    <w:rsid w:val="00A35DD0"/>
    <w:rsid w:val="00A40B54"/>
    <w:rsid w:val="00A416A2"/>
    <w:rsid w:val="00A41D16"/>
    <w:rsid w:val="00A41F9A"/>
    <w:rsid w:val="00A44FDF"/>
    <w:rsid w:val="00A46C67"/>
    <w:rsid w:val="00A52F65"/>
    <w:rsid w:val="00A614FB"/>
    <w:rsid w:val="00A65B4D"/>
    <w:rsid w:val="00A744C8"/>
    <w:rsid w:val="00A761B3"/>
    <w:rsid w:val="00A767A4"/>
    <w:rsid w:val="00A80CD5"/>
    <w:rsid w:val="00A81B17"/>
    <w:rsid w:val="00A83AB1"/>
    <w:rsid w:val="00A92DF4"/>
    <w:rsid w:val="00A93315"/>
    <w:rsid w:val="00A933F9"/>
    <w:rsid w:val="00A93E01"/>
    <w:rsid w:val="00AA22AC"/>
    <w:rsid w:val="00AA3780"/>
    <w:rsid w:val="00AA4790"/>
    <w:rsid w:val="00AA6E8F"/>
    <w:rsid w:val="00AB4172"/>
    <w:rsid w:val="00AB4E2D"/>
    <w:rsid w:val="00AC03C6"/>
    <w:rsid w:val="00AC69FD"/>
    <w:rsid w:val="00AE03A5"/>
    <w:rsid w:val="00AE08D4"/>
    <w:rsid w:val="00AE7F83"/>
    <w:rsid w:val="00AF3B36"/>
    <w:rsid w:val="00B03932"/>
    <w:rsid w:val="00B10BD1"/>
    <w:rsid w:val="00B120B1"/>
    <w:rsid w:val="00B14EE0"/>
    <w:rsid w:val="00B222AD"/>
    <w:rsid w:val="00B23B4E"/>
    <w:rsid w:val="00B2645E"/>
    <w:rsid w:val="00B32C86"/>
    <w:rsid w:val="00B32C92"/>
    <w:rsid w:val="00B344A3"/>
    <w:rsid w:val="00B41795"/>
    <w:rsid w:val="00B47D6A"/>
    <w:rsid w:val="00B533B0"/>
    <w:rsid w:val="00B61166"/>
    <w:rsid w:val="00B61834"/>
    <w:rsid w:val="00B65413"/>
    <w:rsid w:val="00B80046"/>
    <w:rsid w:val="00B85508"/>
    <w:rsid w:val="00B85940"/>
    <w:rsid w:val="00B86197"/>
    <w:rsid w:val="00B864B9"/>
    <w:rsid w:val="00B875C4"/>
    <w:rsid w:val="00B87CE5"/>
    <w:rsid w:val="00B9062C"/>
    <w:rsid w:val="00B93111"/>
    <w:rsid w:val="00B9599A"/>
    <w:rsid w:val="00BA1921"/>
    <w:rsid w:val="00BA5EDC"/>
    <w:rsid w:val="00BB0980"/>
    <w:rsid w:val="00BB727A"/>
    <w:rsid w:val="00BC119E"/>
    <w:rsid w:val="00BC5E2A"/>
    <w:rsid w:val="00BD1B8F"/>
    <w:rsid w:val="00BD4776"/>
    <w:rsid w:val="00BD4B2F"/>
    <w:rsid w:val="00BD589B"/>
    <w:rsid w:val="00BE0EBB"/>
    <w:rsid w:val="00BE3261"/>
    <w:rsid w:val="00BE4C39"/>
    <w:rsid w:val="00BF1879"/>
    <w:rsid w:val="00BF4675"/>
    <w:rsid w:val="00C04607"/>
    <w:rsid w:val="00C059D8"/>
    <w:rsid w:val="00C11D8E"/>
    <w:rsid w:val="00C17256"/>
    <w:rsid w:val="00C17634"/>
    <w:rsid w:val="00C211AD"/>
    <w:rsid w:val="00C339AD"/>
    <w:rsid w:val="00C33F69"/>
    <w:rsid w:val="00C34CB8"/>
    <w:rsid w:val="00C35F66"/>
    <w:rsid w:val="00C36C45"/>
    <w:rsid w:val="00C44E2C"/>
    <w:rsid w:val="00C454A7"/>
    <w:rsid w:val="00C466FF"/>
    <w:rsid w:val="00C53980"/>
    <w:rsid w:val="00C54FA1"/>
    <w:rsid w:val="00C5793B"/>
    <w:rsid w:val="00C60AC9"/>
    <w:rsid w:val="00C62245"/>
    <w:rsid w:val="00C64C02"/>
    <w:rsid w:val="00C64D0E"/>
    <w:rsid w:val="00C673EC"/>
    <w:rsid w:val="00C67653"/>
    <w:rsid w:val="00C73441"/>
    <w:rsid w:val="00C743FF"/>
    <w:rsid w:val="00C74D37"/>
    <w:rsid w:val="00C74F9E"/>
    <w:rsid w:val="00C8608E"/>
    <w:rsid w:val="00C91BD8"/>
    <w:rsid w:val="00C929BB"/>
    <w:rsid w:val="00C92B24"/>
    <w:rsid w:val="00C969B7"/>
    <w:rsid w:val="00CA0B34"/>
    <w:rsid w:val="00CA4C7D"/>
    <w:rsid w:val="00CA7F2D"/>
    <w:rsid w:val="00CB0EFD"/>
    <w:rsid w:val="00CB3820"/>
    <w:rsid w:val="00CB7070"/>
    <w:rsid w:val="00CC147A"/>
    <w:rsid w:val="00CC5240"/>
    <w:rsid w:val="00CC7EAC"/>
    <w:rsid w:val="00CD10B1"/>
    <w:rsid w:val="00CE138C"/>
    <w:rsid w:val="00CE7EAC"/>
    <w:rsid w:val="00CF12D4"/>
    <w:rsid w:val="00CF26D3"/>
    <w:rsid w:val="00D0102B"/>
    <w:rsid w:val="00D01835"/>
    <w:rsid w:val="00D04328"/>
    <w:rsid w:val="00D04F56"/>
    <w:rsid w:val="00D05D4F"/>
    <w:rsid w:val="00D1555A"/>
    <w:rsid w:val="00D174F6"/>
    <w:rsid w:val="00D17709"/>
    <w:rsid w:val="00D213CD"/>
    <w:rsid w:val="00D218C5"/>
    <w:rsid w:val="00D223BE"/>
    <w:rsid w:val="00D24C06"/>
    <w:rsid w:val="00D24CDE"/>
    <w:rsid w:val="00D267A9"/>
    <w:rsid w:val="00D31BA9"/>
    <w:rsid w:val="00D32133"/>
    <w:rsid w:val="00D355E8"/>
    <w:rsid w:val="00D42B02"/>
    <w:rsid w:val="00D6166B"/>
    <w:rsid w:val="00D61EAB"/>
    <w:rsid w:val="00D62357"/>
    <w:rsid w:val="00D6528C"/>
    <w:rsid w:val="00D65329"/>
    <w:rsid w:val="00D65548"/>
    <w:rsid w:val="00D65B62"/>
    <w:rsid w:val="00D71437"/>
    <w:rsid w:val="00D72D5D"/>
    <w:rsid w:val="00D76E25"/>
    <w:rsid w:val="00D835E7"/>
    <w:rsid w:val="00D936BD"/>
    <w:rsid w:val="00D97400"/>
    <w:rsid w:val="00D974CB"/>
    <w:rsid w:val="00D97A27"/>
    <w:rsid w:val="00DA1AFA"/>
    <w:rsid w:val="00DA1FC5"/>
    <w:rsid w:val="00DB0541"/>
    <w:rsid w:val="00DB3C89"/>
    <w:rsid w:val="00DB4190"/>
    <w:rsid w:val="00DB55F7"/>
    <w:rsid w:val="00DB630D"/>
    <w:rsid w:val="00DC0909"/>
    <w:rsid w:val="00DC430F"/>
    <w:rsid w:val="00DC43A3"/>
    <w:rsid w:val="00DC7230"/>
    <w:rsid w:val="00DD79DB"/>
    <w:rsid w:val="00DE0092"/>
    <w:rsid w:val="00DF05BA"/>
    <w:rsid w:val="00DF2C1F"/>
    <w:rsid w:val="00DF7455"/>
    <w:rsid w:val="00E006E3"/>
    <w:rsid w:val="00E01DD0"/>
    <w:rsid w:val="00E05178"/>
    <w:rsid w:val="00E05376"/>
    <w:rsid w:val="00E10B2C"/>
    <w:rsid w:val="00E11488"/>
    <w:rsid w:val="00E17564"/>
    <w:rsid w:val="00E2106E"/>
    <w:rsid w:val="00E237A0"/>
    <w:rsid w:val="00E2584A"/>
    <w:rsid w:val="00E270FA"/>
    <w:rsid w:val="00E3423A"/>
    <w:rsid w:val="00E35F16"/>
    <w:rsid w:val="00E365F9"/>
    <w:rsid w:val="00E37975"/>
    <w:rsid w:val="00E52061"/>
    <w:rsid w:val="00E538EF"/>
    <w:rsid w:val="00E66EEB"/>
    <w:rsid w:val="00E73368"/>
    <w:rsid w:val="00E81148"/>
    <w:rsid w:val="00E829C9"/>
    <w:rsid w:val="00E83C20"/>
    <w:rsid w:val="00E84A39"/>
    <w:rsid w:val="00E8583C"/>
    <w:rsid w:val="00E85CC9"/>
    <w:rsid w:val="00E86F49"/>
    <w:rsid w:val="00E90E46"/>
    <w:rsid w:val="00E9250E"/>
    <w:rsid w:val="00E95531"/>
    <w:rsid w:val="00EA24FA"/>
    <w:rsid w:val="00EA6AC8"/>
    <w:rsid w:val="00EA7ED0"/>
    <w:rsid w:val="00EB258F"/>
    <w:rsid w:val="00EB761A"/>
    <w:rsid w:val="00EB78EC"/>
    <w:rsid w:val="00EC72EB"/>
    <w:rsid w:val="00ED227C"/>
    <w:rsid w:val="00EE093B"/>
    <w:rsid w:val="00EE0F7D"/>
    <w:rsid w:val="00EE3346"/>
    <w:rsid w:val="00EF0666"/>
    <w:rsid w:val="00EF45DF"/>
    <w:rsid w:val="00EF7112"/>
    <w:rsid w:val="00F0554E"/>
    <w:rsid w:val="00F063F8"/>
    <w:rsid w:val="00F10ED2"/>
    <w:rsid w:val="00F20AEB"/>
    <w:rsid w:val="00F237FE"/>
    <w:rsid w:val="00F23BBE"/>
    <w:rsid w:val="00F25C1E"/>
    <w:rsid w:val="00F354C8"/>
    <w:rsid w:val="00F378A6"/>
    <w:rsid w:val="00F42B5E"/>
    <w:rsid w:val="00F4352E"/>
    <w:rsid w:val="00F435EA"/>
    <w:rsid w:val="00F44EF0"/>
    <w:rsid w:val="00F5004B"/>
    <w:rsid w:val="00F50875"/>
    <w:rsid w:val="00F54C87"/>
    <w:rsid w:val="00F55425"/>
    <w:rsid w:val="00F55C98"/>
    <w:rsid w:val="00F5664C"/>
    <w:rsid w:val="00F57B29"/>
    <w:rsid w:val="00F60970"/>
    <w:rsid w:val="00F633AD"/>
    <w:rsid w:val="00F65D51"/>
    <w:rsid w:val="00F6781E"/>
    <w:rsid w:val="00F67D78"/>
    <w:rsid w:val="00F81F8B"/>
    <w:rsid w:val="00F82670"/>
    <w:rsid w:val="00F92067"/>
    <w:rsid w:val="00F93BD3"/>
    <w:rsid w:val="00F94660"/>
    <w:rsid w:val="00FA13C0"/>
    <w:rsid w:val="00FA32A0"/>
    <w:rsid w:val="00FA4BA3"/>
    <w:rsid w:val="00FA670A"/>
    <w:rsid w:val="00FA7059"/>
    <w:rsid w:val="00FA731E"/>
    <w:rsid w:val="00FB2CF5"/>
    <w:rsid w:val="00FB7415"/>
    <w:rsid w:val="00FC2D9C"/>
    <w:rsid w:val="00FC3F76"/>
    <w:rsid w:val="00FC5B1F"/>
    <w:rsid w:val="00FC5FED"/>
    <w:rsid w:val="00FC6123"/>
    <w:rsid w:val="00FC62BC"/>
    <w:rsid w:val="00FD0811"/>
    <w:rsid w:val="00FD1C90"/>
    <w:rsid w:val="00FD6D28"/>
    <w:rsid w:val="00FD6F1E"/>
    <w:rsid w:val="00FE104C"/>
    <w:rsid w:val="00FE1B1A"/>
    <w:rsid w:val="00FE79F3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3F2D5"/>
  <w15:docId w15:val="{C521F7CD-39DC-4694-B927-488E1180B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Smart Link" w:semiHidden="1" w:uiPriority="99" w:unhideWhenUsed="1"/>
  </w:latentStyles>
  <w:style w:type="paragraph" w:default="1" w:styleId="Navaden">
    <w:name w:val="Normal"/>
    <w:qFormat/>
    <w:rsid w:val="00A10132"/>
    <w:rPr>
      <w:rFonts w:ascii="Trebuchet MS" w:hAnsi="Trebuchet MS"/>
      <w:sz w:val="22"/>
      <w:lang w:eastAsia="en-US"/>
    </w:rPr>
  </w:style>
  <w:style w:type="paragraph" w:styleId="Naslov1">
    <w:name w:val="heading 1"/>
    <w:basedOn w:val="Navaden"/>
    <w:next w:val="Navaden"/>
    <w:qFormat/>
    <w:rsid w:val="00F04F9E"/>
    <w:pPr>
      <w:keepNext/>
      <w:tabs>
        <w:tab w:val="left" w:pos="1134"/>
      </w:tabs>
      <w:spacing w:line="300" w:lineRule="atLeast"/>
      <w:ind w:left="1134" w:hanging="1134"/>
      <w:jc w:val="both"/>
      <w:outlineLvl w:val="0"/>
    </w:pPr>
    <w:rPr>
      <w:b/>
      <w:caps/>
      <w:spacing w:val="10"/>
      <w:kern w:val="28"/>
      <w:sz w:val="28"/>
    </w:rPr>
  </w:style>
  <w:style w:type="paragraph" w:styleId="Naslov2">
    <w:name w:val="heading 2"/>
    <w:basedOn w:val="Navaden"/>
    <w:next w:val="Navaden"/>
    <w:qFormat/>
    <w:rsid w:val="00F04F9E"/>
    <w:pPr>
      <w:keepNext/>
      <w:tabs>
        <w:tab w:val="left" w:pos="1134"/>
      </w:tabs>
      <w:spacing w:line="300" w:lineRule="atLeast"/>
      <w:ind w:left="1134" w:hanging="1134"/>
      <w:jc w:val="both"/>
      <w:outlineLvl w:val="1"/>
    </w:pPr>
    <w:rPr>
      <w:b/>
      <w:caps/>
      <w:sz w:val="26"/>
    </w:rPr>
  </w:style>
  <w:style w:type="paragraph" w:styleId="Naslov3">
    <w:name w:val="heading 3"/>
    <w:basedOn w:val="Navaden"/>
    <w:next w:val="Navaden"/>
    <w:qFormat/>
    <w:rsid w:val="00F04F9E"/>
    <w:pPr>
      <w:keepNext/>
      <w:tabs>
        <w:tab w:val="right" w:pos="2268"/>
        <w:tab w:val="right" w:pos="4253"/>
      </w:tabs>
      <w:spacing w:after="240"/>
      <w:outlineLvl w:val="2"/>
    </w:pPr>
    <w:rPr>
      <w:rFonts w:ascii="Arial" w:hAnsi="Arial"/>
      <w:i/>
      <w:spacing w:val="10"/>
      <w:sz w:val="14"/>
    </w:rPr>
  </w:style>
  <w:style w:type="paragraph" w:styleId="Naslov4">
    <w:name w:val="heading 4"/>
    <w:basedOn w:val="Navaden"/>
    <w:next w:val="Navaden"/>
    <w:qFormat/>
    <w:rsid w:val="00F04F9E"/>
    <w:pPr>
      <w:keepNext/>
      <w:tabs>
        <w:tab w:val="left" w:pos="851"/>
        <w:tab w:val="right" w:pos="6379"/>
        <w:tab w:val="right" w:leader="dot" w:pos="9072"/>
      </w:tabs>
      <w:outlineLvl w:val="3"/>
    </w:pPr>
    <w:rPr>
      <w:sz w:val="24"/>
    </w:rPr>
  </w:style>
  <w:style w:type="paragraph" w:styleId="Naslov5">
    <w:name w:val="heading 5"/>
    <w:basedOn w:val="Navaden"/>
    <w:next w:val="Navaden"/>
    <w:qFormat/>
    <w:rsid w:val="00F04F9E"/>
    <w:pPr>
      <w:keepNext/>
      <w:tabs>
        <w:tab w:val="left" w:pos="851"/>
        <w:tab w:val="right" w:leader="dot" w:pos="9072"/>
      </w:tabs>
      <w:outlineLvl w:val="4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1"/>
    <w:rsid w:val="00F04F9E"/>
    <w:pPr>
      <w:tabs>
        <w:tab w:val="center" w:pos="4153"/>
        <w:tab w:val="right" w:pos="8306"/>
      </w:tabs>
    </w:pPr>
  </w:style>
  <w:style w:type="paragraph" w:styleId="Noga">
    <w:name w:val="footer"/>
    <w:basedOn w:val="Navaden"/>
    <w:rsid w:val="00F04F9E"/>
    <w:pPr>
      <w:tabs>
        <w:tab w:val="left" w:pos="851"/>
        <w:tab w:val="center" w:pos="4536"/>
        <w:tab w:val="right" w:pos="6946"/>
        <w:tab w:val="left" w:pos="7230"/>
        <w:tab w:val="left" w:pos="7938"/>
        <w:tab w:val="right" w:pos="9072"/>
      </w:tabs>
      <w:spacing w:before="40" w:after="40"/>
      <w:jc w:val="both"/>
    </w:pPr>
    <w:rPr>
      <w:sz w:val="16"/>
    </w:rPr>
  </w:style>
  <w:style w:type="paragraph" w:styleId="Kazaloslik">
    <w:name w:val="table of figures"/>
    <w:basedOn w:val="Navaden"/>
    <w:next w:val="Navaden"/>
    <w:rsid w:val="00F04F9E"/>
    <w:pPr>
      <w:tabs>
        <w:tab w:val="right" w:pos="9639"/>
      </w:tabs>
      <w:ind w:left="400" w:hanging="400"/>
    </w:pPr>
    <w:rPr>
      <w:caps/>
    </w:rPr>
  </w:style>
  <w:style w:type="paragraph" w:styleId="Kazalovsebine1">
    <w:name w:val="toc 1"/>
    <w:basedOn w:val="Navaden"/>
    <w:next w:val="Navaden"/>
    <w:autoRedefine/>
    <w:rsid w:val="00F04F9E"/>
    <w:pPr>
      <w:tabs>
        <w:tab w:val="right" w:pos="9639"/>
      </w:tabs>
      <w:spacing w:before="360"/>
    </w:pPr>
    <w:rPr>
      <w:rFonts w:ascii="Arial" w:hAnsi="Arial"/>
      <w:b/>
      <w:caps/>
      <w:sz w:val="24"/>
    </w:rPr>
  </w:style>
  <w:style w:type="paragraph" w:styleId="Kazalovsebine2">
    <w:name w:val="toc 2"/>
    <w:basedOn w:val="Navaden"/>
    <w:next w:val="Navaden"/>
    <w:autoRedefine/>
    <w:rsid w:val="00F04F9E"/>
    <w:pPr>
      <w:tabs>
        <w:tab w:val="right" w:pos="9639"/>
      </w:tabs>
      <w:spacing w:before="240"/>
      <w:ind w:left="200"/>
    </w:pPr>
    <w:rPr>
      <w:b/>
    </w:rPr>
  </w:style>
  <w:style w:type="paragraph" w:styleId="Kazalovsebine3">
    <w:name w:val="toc 3"/>
    <w:basedOn w:val="Navaden"/>
    <w:next w:val="Navaden"/>
    <w:autoRedefine/>
    <w:rsid w:val="00F04F9E"/>
    <w:pPr>
      <w:tabs>
        <w:tab w:val="right" w:pos="9639"/>
      </w:tabs>
      <w:ind w:left="400"/>
    </w:pPr>
  </w:style>
  <w:style w:type="paragraph" w:styleId="Kazalovsebine4">
    <w:name w:val="toc 4"/>
    <w:basedOn w:val="Navaden"/>
    <w:next w:val="Navaden"/>
    <w:autoRedefine/>
    <w:rsid w:val="00F04F9E"/>
    <w:pPr>
      <w:tabs>
        <w:tab w:val="right" w:pos="9639"/>
      </w:tabs>
      <w:ind w:left="600"/>
    </w:pPr>
  </w:style>
  <w:style w:type="paragraph" w:styleId="Kazalovsebine5">
    <w:name w:val="toc 5"/>
    <w:basedOn w:val="Navaden"/>
    <w:next w:val="Navaden"/>
    <w:autoRedefine/>
    <w:rsid w:val="00F04F9E"/>
    <w:pPr>
      <w:tabs>
        <w:tab w:val="right" w:pos="9639"/>
      </w:tabs>
      <w:ind w:left="800"/>
    </w:pPr>
  </w:style>
  <w:style w:type="paragraph" w:styleId="Kazalovsebine6">
    <w:name w:val="toc 6"/>
    <w:basedOn w:val="Navaden"/>
    <w:next w:val="Navaden"/>
    <w:autoRedefine/>
    <w:rsid w:val="00F04F9E"/>
    <w:pPr>
      <w:tabs>
        <w:tab w:val="right" w:pos="9639"/>
      </w:tabs>
      <w:ind w:left="1000"/>
    </w:pPr>
  </w:style>
  <w:style w:type="paragraph" w:styleId="Kazalovsebine7">
    <w:name w:val="toc 7"/>
    <w:basedOn w:val="Navaden"/>
    <w:next w:val="Navaden"/>
    <w:autoRedefine/>
    <w:rsid w:val="00F04F9E"/>
    <w:pPr>
      <w:tabs>
        <w:tab w:val="right" w:pos="9639"/>
      </w:tabs>
      <w:ind w:left="1200"/>
    </w:pPr>
  </w:style>
  <w:style w:type="paragraph" w:styleId="Kazalovsebine8">
    <w:name w:val="toc 8"/>
    <w:basedOn w:val="Navaden"/>
    <w:next w:val="Navaden"/>
    <w:autoRedefine/>
    <w:rsid w:val="00F04F9E"/>
    <w:pPr>
      <w:tabs>
        <w:tab w:val="right" w:pos="9639"/>
      </w:tabs>
      <w:ind w:left="1400"/>
    </w:pPr>
  </w:style>
  <w:style w:type="paragraph" w:styleId="Kazalovsebine9">
    <w:name w:val="toc 9"/>
    <w:basedOn w:val="Navaden"/>
    <w:next w:val="Navaden"/>
    <w:autoRedefine/>
    <w:rsid w:val="00F04F9E"/>
    <w:pPr>
      <w:tabs>
        <w:tab w:val="right" w:pos="9639"/>
      </w:tabs>
      <w:ind w:left="1600"/>
    </w:pPr>
  </w:style>
  <w:style w:type="paragraph" w:customStyle="1" w:styleId="predpisi">
    <w:name w:val="predpisi"/>
    <w:basedOn w:val="Navaden"/>
    <w:rsid w:val="00F04F9E"/>
    <w:pPr>
      <w:tabs>
        <w:tab w:val="left" w:pos="993"/>
      </w:tabs>
      <w:ind w:left="992" w:hanging="992"/>
      <w:jc w:val="both"/>
    </w:pPr>
    <w:rPr>
      <w:rFonts w:ascii="Arial" w:hAnsi="Arial"/>
      <w:i/>
    </w:rPr>
  </w:style>
  <w:style w:type="paragraph" w:styleId="Naslov">
    <w:name w:val="Title"/>
    <w:basedOn w:val="Navaden"/>
    <w:qFormat/>
    <w:rsid w:val="00F04F9E"/>
    <w:pPr>
      <w:spacing w:before="120" w:after="120" w:line="320" w:lineRule="atLeast"/>
      <w:jc w:val="center"/>
    </w:pPr>
    <w:rPr>
      <w:rFonts w:ascii="Arial" w:hAnsi="Arial"/>
      <w:b/>
      <w:i/>
      <w:spacing w:val="20"/>
      <w:sz w:val="36"/>
    </w:rPr>
  </w:style>
  <w:style w:type="paragraph" w:styleId="Oznaenseznam">
    <w:name w:val="List Bullet"/>
    <w:basedOn w:val="Navaden"/>
    <w:autoRedefine/>
    <w:rsid w:val="00F04F9E"/>
    <w:pPr>
      <w:spacing w:after="100" w:line="300" w:lineRule="atLeast"/>
      <w:ind w:left="284" w:hanging="284"/>
      <w:jc w:val="both"/>
    </w:pPr>
    <w:rPr>
      <w:rFonts w:ascii="Arial" w:hAnsi="Arial"/>
    </w:rPr>
  </w:style>
  <w:style w:type="character" w:styleId="Hiperpovezava">
    <w:name w:val="Hyperlink"/>
    <w:rsid w:val="00F04F9E"/>
    <w:rPr>
      <w:color w:val="0000FF"/>
      <w:u w:val="single"/>
    </w:rPr>
  </w:style>
  <w:style w:type="paragraph" w:styleId="Besedilooblaka">
    <w:name w:val="Balloon Text"/>
    <w:basedOn w:val="Navaden"/>
    <w:rsid w:val="00F04F9E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F04F9E"/>
  </w:style>
  <w:style w:type="table" w:styleId="Tabelamrea">
    <w:name w:val="Table Grid"/>
    <w:basedOn w:val="Navadnatabela"/>
    <w:rsid w:val="00F04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elegantna">
    <w:name w:val="Table Elegant"/>
    <w:basedOn w:val="Navadnatabela"/>
    <w:rsid w:val="00F04F9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GlavaZnak1">
    <w:name w:val="Glava Znak1"/>
    <w:link w:val="Glava"/>
    <w:rsid w:val="00F04F9E"/>
    <w:rPr>
      <w:rFonts w:ascii="Trebuchet MS" w:hAnsi="Trebuchet MS"/>
      <w:sz w:val="22"/>
      <w:lang w:val="sl-SI" w:eastAsia="en-US" w:bidi="ar-SA"/>
    </w:rPr>
  </w:style>
  <w:style w:type="paragraph" w:customStyle="1" w:styleId="Labele">
    <w:name w:val="Labele"/>
    <w:basedOn w:val="Navaden"/>
    <w:link w:val="LabeleZnak"/>
    <w:rsid w:val="00F04F9E"/>
    <w:pPr>
      <w:tabs>
        <w:tab w:val="left" w:pos="851"/>
        <w:tab w:val="left" w:pos="1701"/>
      </w:tabs>
      <w:spacing w:before="60"/>
      <w:ind w:left="2552" w:hanging="2552"/>
    </w:pPr>
    <w:rPr>
      <w:sz w:val="20"/>
      <w:szCs w:val="18"/>
    </w:rPr>
  </w:style>
  <w:style w:type="paragraph" w:customStyle="1" w:styleId="Podatki">
    <w:name w:val="Podatki"/>
    <w:basedOn w:val="Labele"/>
    <w:link w:val="PodatkiZnak"/>
    <w:rsid w:val="00F04F9E"/>
    <w:pPr>
      <w:tabs>
        <w:tab w:val="clear" w:pos="851"/>
      </w:tabs>
      <w:spacing w:before="240" w:line="280" w:lineRule="atLeast"/>
    </w:pPr>
    <w:rPr>
      <w:b/>
      <w:sz w:val="22"/>
    </w:rPr>
  </w:style>
  <w:style w:type="character" w:customStyle="1" w:styleId="LabeleZnak">
    <w:name w:val="Labele Znak"/>
    <w:link w:val="Labele"/>
    <w:rsid w:val="00F04F9E"/>
    <w:rPr>
      <w:rFonts w:ascii="Trebuchet MS" w:hAnsi="Trebuchet MS"/>
      <w:szCs w:val="18"/>
      <w:lang w:val="sl-SI" w:eastAsia="en-US" w:bidi="ar-SA"/>
    </w:rPr>
  </w:style>
  <w:style w:type="character" w:customStyle="1" w:styleId="PodatkiZnak">
    <w:name w:val="Podatki Znak"/>
    <w:link w:val="Podatki"/>
    <w:rsid w:val="00F04F9E"/>
    <w:rPr>
      <w:rFonts w:ascii="Trebuchet MS" w:hAnsi="Trebuchet MS"/>
      <w:b/>
      <w:sz w:val="22"/>
      <w:szCs w:val="18"/>
      <w:lang w:val="sl-SI" w:eastAsia="en-US" w:bidi="ar-SA"/>
    </w:rPr>
  </w:style>
  <w:style w:type="paragraph" w:customStyle="1" w:styleId="Obrobaspodaj">
    <w:name w:val="Obroba spodaj"/>
    <w:basedOn w:val="Podatki"/>
    <w:rsid w:val="00F04F9E"/>
    <w:pPr>
      <w:pBdr>
        <w:bottom w:val="dotted" w:sz="4" w:space="1" w:color="auto"/>
      </w:pBdr>
      <w:tabs>
        <w:tab w:val="clear" w:pos="1701"/>
      </w:tabs>
      <w:spacing w:before="0" w:line="200" w:lineRule="exact"/>
      <w:ind w:left="0" w:firstLine="0"/>
    </w:pPr>
    <w:rPr>
      <w:b w:val="0"/>
    </w:rPr>
  </w:style>
  <w:style w:type="paragraph" w:customStyle="1" w:styleId="SlogLabele">
    <w:name w:val="Slog Labele +"/>
    <w:basedOn w:val="Labele"/>
    <w:rsid w:val="00F04F9E"/>
  </w:style>
  <w:style w:type="paragraph" w:customStyle="1" w:styleId="SlogPodatkiPred0pt">
    <w:name w:val="Slog Podatki + Pred:  0 pt"/>
    <w:basedOn w:val="Podatki"/>
    <w:rsid w:val="00F04F9E"/>
    <w:pPr>
      <w:spacing w:before="0"/>
    </w:pPr>
    <w:rPr>
      <w:bCs/>
      <w:szCs w:val="20"/>
    </w:rPr>
  </w:style>
  <w:style w:type="character" w:styleId="Krepko">
    <w:name w:val="Strong"/>
    <w:aliases w:val="Navaden + TrebuchetMS,Ležeče,Pred:  12 pt,Razmik vrstic:  Vsaj 14 pt"/>
    <w:qFormat/>
    <w:rsid w:val="00F04F9E"/>
    <w:rPr>
      <w:b/>
      <w:bCs/>
    </w:rPr>
  </w:style>
  <w:style w:type="character" w:customStyle="1" w:styleId="GlavaZnak">
    <w:name w:val="Glava Znak"/>
    <w:rsid w:val="00B533B0"/>
    <w:rPr>
      <w:rFonts w:ascii="Trebuchet MS" w:hAnsi="Trebuchet MS"/>
      <w:sz w:val="22"/>
      <w:lang w:val="sl-SI" w:eastAsia="en-US" w:bidi="ar-SA"/>
    </w:rPr>
  </w:style>
  <w:style w:type="character" w:styleId="Pripombasklic">
    <w:name w:val="annotation reference"/>
    <w:basedOn w:val="Privzetapisavaodstavka"/>
    <w:rsid w:val="005D3E5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D3E58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D3E58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5D3E5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D3E58"/>
    <w:rPr>
      <w:rFonts w:ascii="Trebuchet MS" w:hAnsi="Trebuchet MS"/>
      <w:b/>
      <w:bCs/>
      <w:lang w:eastAsia="en-US"/>
    </w:rPr>
  </w:style>
  <w:style w:type="paragraph" w:styleId="Brezrazmikov">
    <w:name w:val="No Spacing"/>
    <w:qFormat/>
    <w:rsid w:val="005B3848"/>
    <w:rPr>
      <w:rFonts w:ascii="Trebuchet MS" w:hAnsi="Trebuchet MS"/>
      <w:sz w:val="22"/>
      <w:lang w:eastAsia="en-US"/>
    </w:rPr>
  </w:style>
  <w:style w:type="paragraph" w:styleId="Odstavekseznama">
    <w:name w:val="List Paragraph"/>
    <w:basedOn w:val="Navaden"/>
    <w:qFormat/>
    <w:rsid w:val="00FA7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3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ibe\is101rv4\PGD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"/>
        <a:font script="Hang" typeface=""/>
        <a:font script="Hans" typeface=""/>
        <a:font script="Hant" typeface="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"/>
        <a:font script="Hang" typeface=""/>
        <a:font script="Hans" typeface=""/>
        <a:font script="Hant" typeface="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981A77-8848-4E41-B2A0-6945EBB5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PGD.DOT</Template>
  <TotalTime>14</TotalTime>
  <Pages>10</Pages>
  <Words>2236</Words>
  <Characters>12747</Characters>
  <Application>Microsoft Office Word</Application>
  <DocSecurity>0</DocSecurity>
  <Lines>106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O-ZN-PDx30</vt:lpstr>
      <vt:lpstr/>
    </vt:vector>
  </TitlesOfParts>
  <Company>IBE d.d.</Company>
  <LinksUpToDate>false</LinksUpToDate>
  <CharactersWithSpaces>14954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O-ZN-PDx30</dc:title>
  <dc:subject/>
  <dc:creator>IBE</dc:creator>
  <cp:keywords/>
  <dc:description/>
  <cp:lastModifiedBy>Elvis Štemberger</cp:lastModifiedBy>
  <cp:revision>6</cp:revision>
  <cp:lastPrinted>2026-05-31T11:15:00Z</cp:lastPrinted>
  <dcterms:created xsi:type="dcterms:W3CDTF">2026-05-31T11:17:00Z</dcterms:created>
  <dcterms:modified xsi:type="dcterms:W3CDTF">2026-06-01T08:15:00Z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453093918</vt:i4>
  </property>
  <property fmtid="{D5CDD505-2E9C-101B-9397-08002B2CF9AE}" pid="3" name="_EmailSubject">
    <vt:lpwstr/>
  </property>
  <property fmtid="{D5CDD505-2E9C-101B-9397-08002B2CF9AE}" pid="4" name="_AuthorEmail">
    <vt:lpwstr/>
  </property>
  <property fmtid="{D5CDD505-2E9C-101B-9397-08002B2CF9AE}" pid="5" name="_AuthorEmailDisplayName">
    <vt:lpwstr/>
  </property>
  <property fmtid="{D5CDD505-2E9C-101B-9397-08002B2CF9AE}" pid="6" name="_ReviewingToolsShownOnce">
    <vt:lpwstr/>
  </property>
</Properties>
</file>